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0E" w:rsidRPr="008A2B0E" w:rsidRDefault="005F24C2" w:rsidP="008A2B0E">
      <w:pPr>
        <w:spacing w:line="36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00.65pt;margin-top:-13pt;width:133.05pt;height:28.5pt;z-index:251659264">
            <v:textbox>
              <w:txbxContent>
                <w:p w:rsidR="00114A18" w:rsidRDefault="00114A18" w:rsidP="00114A1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แบบประเมิน กลุ่มที่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26" type="#_x0000_t202" style="position:absolute;left:0;text-align:left;margin-left:433.7pt;margin-top:-13pt;width:55.65pt;height:28.5pt;z-index:251658240">
            <v:textbox>
              <w:txbxContent>
                <w:p w:rsidR="00114A18" w:rsidRDefault="00114A18" w:rsidP="00114A1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ชุดที่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50395D">
        <w:rPr>
          <w:rFonts w:ascii="TH SarabunPSK" w:hAnsi="TH SarabunPSK" w:cs="TH SarabunPSK"/>
          <w:noProof/>
        </w:rPr>
        <w:drawing>
          <wp:inline distT="0" distB="0" distL="0" distR="0">
            <wp:extent cx="1019175" cy="971550"/>
            <wp:effectExtent l="19050" t="0" r="9525" b="0"/>
            <wp:docPr id="1" name="Picture 1" descr="C:\Documents and Settings\user1\My Documents\My Pictures\Copy of logoกศน2008_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1\My Documents\My Pictures\Copy of logoกศน2008_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B0E" w:rsidRPr="00CE36A3" w:rsidRDefault="008A2B0E" w:rsidP="00114A1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36A3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A2B0E" w:rsidRPr="00CE36A3" w:rsidRDefault="008A2B0E" w:rsidP="00114A1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คัดเลือกด้า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นกิจกรรมสร้างเสริมลักษณะนิสัย </w:t>
      </w:r>
      <w:r w:rsidRPr="00CE36A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ดีเด่น</w:t>
      </w:r>
    </w:p>
    <w:p w:rsidR="008A2B0E" w:rsidRPr="00CE36A3" w:rsidRDefault="00F2786F" w:rsidP="00114A1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</w:p>
    <w:p w:rsidR="008A2B0E" w:rsidRDefault="008A2B0E" w:rsidP="00114A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15120">
        <w:rPr>
          <w:rFonts w:ascii="TH SarabunIT๙" w:hAnsi="TH SarabunIT๙" w:cs="TH SarabunIT๙"/>
          <w:b/>
          <w:bCs/>
          <w:sz w:val="36"/>
          <w:szCs w:val="36"/>
          <w:cs/>
        </w:rPr>
        <w:t>****</w:t>
      </w:r>
      <w:r w:rsidR="00114A18">
        <w:rPr>
          <w:rFonts w:ascii="TH SarabunIT๙" w:hAnsi="TH SarabunIT๙" w:cs="TH SarabunIT๙" w:hint="cs"/>
          <w:b/>
          <w:bCs/>
          <w:sz w:val="36"/>
          <w:szCs w:val="36"/>
          <w:cs/>
        </w:rPr>
        <w:t>**</w:t>
      </w:r>
      <w:r w:rsidRPr="00615120">
        <w:rPr>
          <w:rFonts w:ascii="TH SarabunIT๙" w:hAnsi="TH SarabunIT๙" w:cs="TH SarabunIT๙"/>
          <w:b/>
          <w:bCs/>
          <w:sz w:val="36"/>
          <w:szCs w:val="36"/>
          <w:cs/>
        </w:rPr>
        <w:t>********</w:t>
      </w:r>
    </w:p>
    <w:p w:rsidR="008A2B0E" w:rsidRDefault="008A2B0E" w:rsidP="008A2B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2B0E" w:rsidRPr="00615120" w:rsidRDefault="008A2B0E" w:rsidP="001D58A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A2B0E" w:rsidRDefault="008A2B0E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ab/>
        <w:t>๑.  แบบประเมินนี้ใช้ในการประเมิน สถานศึกษา/บุคคล ด้าน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กิจกรรมสร้างเสริมลักษณะนิสัย</w:t>
      </w:r>
      <w:r w:rsidR="00F2786F">
        <w:rPr>
          <w:rFonts w:ascii="TH SarabunIT๙" w:hAnsi="TH SarabunIT๙" w:cs="TH SarabunIT๙"/>
          <w:sz w:val="32"/>
          <w:szCs w:val="32"/>
          <w:cs/>
        </w:rPr>
        <w:t xml:space="preserve"> ดีเด่น ประจำปี ๒๕๕</w:t>
      </w:r>
      <w:r w:rsidR="00F2786F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615120">
        <w:rPr>
          <w:rFonts w:ascii="TH SarabunIT๙" w:hAnsi="TH SarabunIT๙" w:cs="TH SarabunIT๙"/>
          <w:sz w:val="32"/>
          <w:szCs w:val="32"/>
          <w:cs/>
        </w:rPr>
        <w:t xml:space="preserve"> ที่จะต้องมีผลงานภ</w:t>
      </w:r>
      <w:r w:rsidR="00F2786F">
        <w:rPr>
          <w:rFonts w:ascii="TH SarabunIT๙" w:hAnsi="TH SarabunIT๙" w:cs="TH SarabunIT๙"/>
          <w:sz w:val="32"/>
          <w:szCs w:val="32"/>
          <w:cs/>
        </w:rPr>
        <w:t>ายใน 1 ปีงบประมาณ (1 ตุลาคม 255</w:t>
      </w:r>
      <w:r w:rsidR="00F2786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2786F">
        <w:rPr>
          <w:rFonts w:ascii="TH SarabunIT๙" w:hAnsi="TH SarabunIT๙" w:cs="TH SarabunIT๙"/>
          <w:sz w:val="32"/>
          <w:szCs w:val="32"/>
          <w:cs/>
        </w:rPr>
        <w:t xml:space="preserve"> – 30 กันยายน  255</w:t>
      </w:r>
      <w:r w:rsidR="00F2786F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615120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854D5" w:rsidRDefault="00BC5D1E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 คำนิยาม/ขอบเขต ของการคัดเลือกด้าน</w:t>
      </w:r>
      <w:r w:rsidRPr="00BC5D1E">
        <w:rPr>
          <w:rFonts w:ascii="TH SarabunIT๙" w:hAnsi="TH SarabunIT๙" w:cs="TH SarabunIT๙" w:hint="cs"/>
          <w:sz w:val="32"/>
          <w:szCs w:val="32"/>
          <w:cs/>
        </w:rPr>
        <w:t xml:space="preserve">กิจกรรมสร้างเสริมลักษณะนิสัย </w:t>
      </w:r>
      <w:r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2854D5">
        <w:rPr>
          <w:rFonts w:ascii="TH SarabunIT๙" w:hAnsi="TH SarabunIT๙" w:cs="TH SarabunIT๙" w:hint="cs"/>
          <w:sz w:val="32"/>
          <w:szCs w:val="32"/>
          <w:cs/>
        </w:rPr>
        <w:t xml:space="preserve"> การสร้าง ส่งเสริม สนับสนุน </w:t>
      </w:r>
      <w:r w:rsidR="00362DCC">
        <w:rPr>
          <w:rFonts w:ascii="TH SarabunIT๙" w:hAnsi="TH SarabunIT๙" w:cs="TH SarabunIT๙" w:hint="cs"/>
          <w:sz w:val="32"/>
          <w:szCs w:val="32"/>
          <w:cs/>
        </w:rPr>
        <w:t xml:space="preserve">ให้หน่วยงาน/สถานศึกษา/ครู </w:t>
      </w:r>
      <w:r w:rsidR="002854D5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362DCC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2854D5">
        <w:rPr>
          <w:rFonts w:ascii="TH SarabunIT๙" w:hAnsi="TH SarabunIT๙" w:cs="TH SarabunIT๙" w:hint="cs"/>
          <w:sz w:val="32"/>
          <w:szCs w:val="32"/>
          <w:cs/>
        </w:rPr>
        <w:t>ให้มีการส่งเสริมลักษณะนิสัย โดยใช้กระบวนการลูกเสือ/</w:t>
      </w:r>
      <w:proofErr w:type="spellStart"/>
      <w:r w:rsidR="002854D5">
        <w:rPr>
          <w:rFonts w:ascii="TH SarabunIT๙" w:hAnsi="TH SarabunIT๙" w:cs="TH SarabunIT๙" w:hint="cs"/>
          <w:sz w:val="32"/>
          <w:szCs w:val="32"/>
          <w:cs/>
        </w:rPr>
        <w:t>ยุว</w:t>
      </w:r>
      <w:proofErr w:type="spellEnd"/>
      <w:r w:rsidR="002854D5">
        <w:rPr>
          <w:rFonts w:ascii="TH SarabunIT๙" w:hAnsi="TH SarabunIT๙" w:cs="TH SarabunIT๙" w:hint="cs"/>
          <w:sz w:val="32"/>
          <w:szCs w:val="32"/>
          <w:cs/>
        </w:rPr>
        <w:t xml:space="preserve">กาชาด แก่บุคลากร ผู้เรียน/ผู้รับบริการ จนเกิดคุณลักษณะพึงประสงค์    </w:t>
      </w:r>
    </w:p>
    <w:p w:rsidR="00BC5D1E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 กลุ่มของการประเมินด้าน</w:t>
      </w:r>
      <w:r w:rsidRPr="00BC5D1E">
        <w:rPr>
          <w:rFonts w:ascii="TH SarabunIT๙" w:hAnsi="TH SarabunIT๙" w:cs="TH SarabunIT๙" w:hint="cs"/>
          <w:sz w:val="32"/>
          <w:szCs w:val="32"/>
          <w:cs/>
        </w:rPr>
        <w:t xml:space="preserve">กิจกรรมสร้างเสริมลักษณะนิสัย </w:t>
      </w:r>
      <w:r>
        <w:rPr>
          <w:rFonts w:ascii="TH SarabunIT๙" w:hAnsi="TH SarabunIT๙" w:cs="TH SarabunIT๙" w:hint="cs"/>
          <w:sz w:val="32"/>
          <w:szCs w:val="32"/>
          <w:cs/>
        </w:rPr>
        <w:t>ดีเด่น ประกอบด้วย</w:t>
      </w:r>
    </w:p>
    <w:p w:rsidR="002854D5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3.1  </w:t>
      </w:r>
      <w:r w:rsidRPr="002854D5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.อำเภอ/เขต แบ่งการประเมินออกเป็น 4 ขนาด คือ</w:t>
      </w:r>
    </w:p>
    <w:p w:rsidR="002854D5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ขนาดเล็ก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ขนาดกลาง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ขนาดใหญ่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ขนาดใหญ่พิเศษ</w:t>
      </w:r>
    </w:p>
    <w:p w:rsidR="002854D5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3.2  </w:t>
      </w:r>
      <w:r w:rsidRPr="00292FBA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ข้าราชการครู</w:t>
      </w:r>
      <w:r w:rsidR="00B41466">
        <w:rPr>
          <w:rFonts w:ascii="TH SarabunIT๙" w:hAnsi="TH SarabunIT๙" w:cs="TH SarabunIT๙" w:hint="cs"/>
          <w:sz w:val="32"/>
          <w:szCs w:val="32"/>
          <w:cs/>
        </w:rPr>
        <w:t>ในสังกัด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.อำเภอ/เขต แบ่งการประเมินออกเป็น 4 ขนาด คือ</w:t>
      </w:r>
    </w:p>
    <w:p w:rsidR="002854D5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ขนาดเล็ก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ขนาดกลาง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ขนาดใหญ่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ขนาดใหญ่พิเศษ</w:t>
      </w:r>
    </w:p>
    <w:p w:rsidR="002854D5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 สถานศึกษา/บุคคล </w:t>
      </w:r>
      <w:r w:rsidRPr="00615120">
        <w:rPr>
          <w:rFonts w:ascii="TH SarabunIT๙" w:hAnsi="TH SarabunIT๙" w:cs="TH SarabunIT๙"/>
          <w:sz w:val="32"/>
          <w:szCs w:val="32"/>
          <w:cs/>
        </w:rPr>
        <w:t xml:space="preserve">ที่ประสงค์จะเข้ารับการประเมิน 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615120">
        <w:rPr>
          <w:rFonts w:ascii="TH SarabunIT๙" w:hAnsi="TH SarabunIT๙" w:cs="TH SarabunIT๙"/>
          <w:sz w:val="32"/>
          <w:szCs w:val="32"/>
          <w:cs/>
        </w:rPr>
        <w:t>ประเมินตนเองตามหลักเกณฑ์ที่กำหนด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854D5" w:rsidRPr="00615120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6151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14A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5120">
        <w:rPr>
          <w:rFonts w:ascii="TH SarabunIT๙" w:hAnsi="TH SarabunIT๙" w:cs="TH SarabunIT๙"/>
          <w:sz w:val="32"/>
          <w:szCs w:val="32"/>
          <w:cs/>
        </w:rPr>
        <w:t>แบบประเมินนี้ประกอบด้วย 2 ตอน ได้แก่</w:t>
      </w:r>
    </w:p>
    <w:p w:rsidR="002854D5" w:rsidRPr="00615120" w:rsidRDefault="002854D5" w:rsidP="001D58A5">
      <w:pPr>
        <w:ind w:left="107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ข้อมูลทั่วไป     </w:t>
      </w:r>
    </w:p>
    <w:p w:rsidR="002854D5" w:rsidRDefault="002854D5" w:rsidP="001D58A5">
      <w:pPr>
        <w:ind w:left="107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2</w:t>
      </w: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ข้อมูลการประเมิน </w:t>
      </w:r>
      <w:r w:rsidR="008E5E98">
        <w:rPr>
          <w:rFonts w:ascii="TH SarabunIT๙" w:hAnsi="TH SarabunIT๙" w:cs="TH SarabunIT๙" w:hint="cs"/>
          <w:b/>
          <w:bCs/>
          <w:sz w:val="32"/>
          <w:szCs w:val="32"/>
          <w:cs/>
        </w:rPr>
        <w:t>มี 4 องค์ประกอบ คะแนนเต็ม 2</w:t>
      </w:r>
      <w:r w:rsidR="0055230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8E5E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คะแนน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854D5" w:rsidRPr="00615120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615120">
        <w:rPr>
          <w:rFonts w:ascii="TH SarabunIT๙" w:hAnsi="TH SarabunIT๙" w:cs="TH SarabunIT๙"/>
          <w:sz w:val="32"/>
          <w:szCs w:val="32"/>
          <w:cs/>
        </w:rPr>
        <w:t>.  ในการประเมินผลการคัดเลือก ให้คณะกรรมการประเมินโดยพิจารณาจากหลักฐานและผลงาน</w:t>
      </w:r>
    </w:p>
    <w:p w:rsidR="002854D5" w:rsidRPr="00421470" w:rsidRDefault="002854D5" w:rsidP="001D58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>ประกอบในการให้คะแนน</w:t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และให้มีการบันทึกเหตุผลในการพิจารณา</w:t>
      </w:r>
    </w:p>
    <w:p w:rsidR="002854D5" w:rsidRDefault="002854D5" w:rsidP="002854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854D5" w:rsidRDefault="002854D5" w:rsidP="008A2B0E">
      <w:pPr>
        <w:rPr>
          <w:rFonts w:ascii="TH SarabunIT๙" w:hAnsi="TH SarabunIT๙" w:cs="TH SarabunIT๙"/>
          <w:sz w:val="32"/>
          <w:szCs w:val="32"/>
        </w:rPr>
      </w:pPr>
    </w:p>
    <w:p w:rsidR="002854D5" w:rsidRPr="00615120" w:rsidRDefault="002854D5" w:rsidP="008A2B0E">
      <w:pPr>
        <w:rPr>
          <w:rFonts w:ascii="TH SarabunIT๙" w:hAnsi="TH SarabunIT๙" w:cs="TH SarabunIT๙"/>
          <w:sz w:val="32"/>
          <w:szCs w:val="32"/>
        </w:rPr>
      </w:pPr>
    </w:p>
    <w:p w:rsidR="008A2B0E" w:rsidRPr="00615120" w:rsidRDefault="008A2B0E" w:rsidP="008A2B0E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1512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8A2B0E" w:rsidRPr="00615120" w:rsidRDefault="008A2B0E" w:rsidP="008A2B0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8A2B0E" w:rsidRPr="00615120" w:rsidRDefault="008A2B0E" w:rsidP="008A2B0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8A2B0E" w:rsidRDefault="008A2B0E" w:rsidP="008A2B0E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162031" w:rsidRDefault="00162031" w:rsidP="008A2B0E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162031" w:rsidRDefault="00162031" w:rsidP="008A2B0E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162031" w:rsidRDefault="00162031" w:rsidP="008A2B0E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162031" w:rsidRDefault="00162031" w:rsidP="008A2B0E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162031" w:rsidRDefault="00162031" w:rsidP="008A2B0E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8A2B0E" w:rsidRPr="00615120" w:rsidRDefault="008A2B0E" w:rsidP="008A2B0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A2B0E" w:rsidRPr="00615120" w:rsidRDefault="008A2B0E" w:rsidP="008A2B0E">
      <w:pPr>
        <w:jc w:val="center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162031" w:rsidRDefault="00162031" w:rsidP="008A2B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A2B0E" w:rsidRPr="00615120" w:rsidRDefault="008A2B0E" w:rsidP="008A2B0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 ข้อมูลทั่วไป</w:t>
      </w:r>
      <w:r w:rsidRPr="0061512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แบ่งออกเป็น 2 </w:t>
      </w:r>
      <w:r w:rsidR="008E5E98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</w:p>
    <w:p w:rsidR="008A2B0E" w:rsidRDefault="008A2B0E" w:rsidP="008A2B0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1512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A114D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="001620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1   </w:t>
      </w: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>สถานศึ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กษา ที่เข้ารับการประเมินคัดเลือ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</w:p>
    <w:p w:rsidR="008A2B0E" w:rsidRPr="00615120" w:rsidRDefault="008A2B0E" w:rsidP="008A2B0E">
      <w:pPr>
        <w:rPr>
          <w:rFonts w:ascii="TH SarabunIT๙" w:hAnsi="TH SarabunIT๙" w:cs="TH SarabunIT๙"/>
        </w:rPr>
      </w:pPr>
    </w:p>
    <w:p w:rsidR="008A2B0E" w:rsidRDefault="008A2B0E" w:rsidP="008A2B0E">
      <w:pPr>
        <w:numPr>
          <w:ilvl w:val="0"/>
          <w:numId w:val="40"/>
        </w:numPr>
        <w:ind w:left="1077" w:hanging="357"/>
        <w:rPr>
          <w:rFonts w:ascii="TH SarabunIT๙" w:hAnsi="TH SarabunIT๙" w:cs="TH SarabunIT๙"/>
          <w:sz w:val="32"/>
          <w:szCs w:val="32"/>
        </w:rPr>
      </w:pPr>
      <w:proofErr w:type="spellStart"/>
      <w:r w:rsidRPr="00615120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615120">
        <w:rPr>
          <w:rFonts w:ascii="TH SarabunIT๙" w:hAnsi="TH SarabunIT๙" w:cs="TH SarabunIT๙"/>
          <w:sz w:val="32"/>
          <w:szCs w:val="32"/>
          <w:cs/>
        </w:rPr>
        <w:t>.อำเภอ/เขต.......................................................................................................................</w:t>
      </w:r>
    </w:p>
    <w:p w:rsidR="008A2B0E" w:rsidRPr="003D0DD6" w:rsidRDefault="008A2B0E" w:rsidP="008A2B0E">
      <w:pPr>
        <w:ind w:left="1077"/>
        <w:rPr>
          <w:rFonts w:ascii="TH SarabunIT๙" w:hAnsi="TH SarabunIT๙" w:cs="TH SarabunIT๙"/>
          <w:sz w:val="32"/>
          <w:szCs w:val="32"/>
        </w:rPr>
      </w:pPr>
    </w:p>
    <w:p w:rsidR="008A2B0E" w:rsidRDefault="008A2B0E" w:rsidP="008A2B0E">
      <w:pPr>
        <w:rPr>
          <w:rFonts w:ascii="TH SarabunIT๙" w:hAnsi="TH SarabunIT๙" w:cs="TH SarabunIT๙"/>
        </w:rPr>
      </w:pP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ขนาด</w:t>
      </w: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5120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เล็ก</w:t>
      </w:r>
      <w:r w:rsidRPr="00615120">
        <w:rPr>
          <w:rFonts w:ascii="TH SarabunIT๙" w:hAnsi="TH SarabunIT๙" w:cs="TH SarabunIT๙"/>
          <w:cs/>
        </w:rPr>
        <w:tab/>
      </w:r>
      <w:r w:rsidRPr="00615120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กลาง</w:t>
      </w:r>
      <w:r w:rsidRPr="00615120">
        <w:rPr>
          <w:rFonts w:ascii="TH SarabunIT๙" w:hAnsi="TH SarabunIT๙" w:cs="TH SarabunIT๙"/>
          <w:cs/>
        </w:rPr>
        <w:tab/>
        <w:t xml:space="preserve">     </w:t>
      </w:r>
      <w:r w:rsidRPr="00615120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ใหญ่</w:t>
      </w:r>
      <w:r w:rsidRPr="00615120">
        <w:rPr>
          <w:rFonts w:ascii="TH SarabunIT๙" w:hAnsi="TH SarabunIT๙" w:cs="TH SarabunIT๙"/>
        </w:rPr>
        <w:tab/>
        <w:t xml:space="preserve">    </w:t>
      </w:r>
      <w:r w:rsidRPr="00615120">
        <w:rPr>
          <w:rFonts w:ascii="TH SarabunIT๙" w:hAnsi="TH SarabunIT๙" w:cs="TH SarabunIT๙"/>
          <w:cs/>
        </w:rPr>
        <w:t xml:space="preserve">     </w:t>
      </w:r>
      <w:r w:rsidRPr="00615120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ใหญ่พิเศษ</w:t>
      </w:r>
    </w:p>
    <w:p w:rsidR="008A2B0E" w:rsidRPr="00615120" w:rsidRDefault="008A2B0E" w:rsidP="008A2B0E">
      <w:pPr>
        <w:rPr>
          <w:rFonts w:ascii="TH SarabunIT๙" w:hAnsi="TH SarabunIT๙" w:cs="TH SarabunIT๙"/>
        </w:rPr>
      </w:pPr>
    </w:p>
    <w:p w:rsidR="008A2B0E" w:rsidRPr="00615120" w:rsidRDefault="008A2B0E" w:rsidP="008A2B0E">
      <w:pPr>
        <w:rPr>
          <w:rFonts w:ascii="TH SarabunIT๙" w:hAnsi="TH SarabunIT๙" w:cs="TH SarabunIT๙"/>
        </w:rPr>
      </w:pPr>
      <w:r w:rsidRPr="00615120">
        <w:rPr>
          <w:rFonts w:ascii="TH SarabunIT๙" w:hAnsi="TH SarabunIT๙" w:cs="TH SarabunIT๙"/>
        </w:rPr>
        <w:tab/>
      </w:r>
    </w:p>
    <w:p w:rsidR="008A2B0E" w:rsidRPr="00615120" w:rsidRDefault="008A2B0E" w:rsidP="008A2B0E">
      <w:pPr>
        <w:ind w:left="902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๑.๑  ชื่อ</w:t>
      </w:r>
      <w:r w:rsidR="007A114D"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สถานศึกษา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</w:t>
      </w:r>
      <w:r w:rsidR="007A114D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................</w:t>
      </w:r>
    </w:p>
    <w:p w:rsidR="008A2B0E" w:rsidRPr="00615120" w:rsidRDefault="008A2B0E" w:rsidP="008A2B0E">
      <w:pPr>
        <w:ind w:left="902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๑.๒  สถานที่ตั้ง.....................................................ตำบล/แขวง...............................................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อำเภอ/เขต....................................................จังหวัด.....................................................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โทรศัพท์...................................................โทรสาร.........................................................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  <w:t>E-mail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8A2B0E" w:rsidRPr="00615120" w:rsidRDefault="008A2B0E" w:rsidP="008A2B0E">
      <w:pPr>
        <w:ind w:left="902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F2786F">
        <w:rPr>
          <w:rFonts w:ascii="TH SarabunIT๙" w:hAnsi="TH SarabunIT๙" w:cs="TH SarabunIT๙"/>
          <w:color w:val="000000"/>
          <w:sz w:val="32"/>
          <w:szCs w:val="32"/>
          <w:cs/>
        </w:rPr>
        <w:t>๓  จำนวนบุคลากรในปีงบประมาณ ๒๕๕</w:t>
      </w:r>
      <w:r w:rsidR="00F2786F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๑.๓.๑ ข้าราชการครูและบุคลากรทางการศึกษา................. คน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๑.๓.๒ ข้าราชการพลเรือน...................คน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๑.๓.๓ ลูกจ้างประจำ.............................คน</w:t>
      </w: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๑.๓.๔ ลูกจ้างชั่วคราว.........................คน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๑.๓.๕ ครู </w:t>
      </w:r>
      <w:proofErr w:type="spellStart"/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ศรช</w:t>
      </w:r>
      <w:proofErr w:type="spellEnd"/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. ....................................คน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๑.๓.๖ พนั</w:t>
      </w:r>
      <w:r w:rsidR="00B035DF">
        <w:rPr>
          <w:rFonts w:ascii="TH SarabunIT๙" w:hAnsi="TH SarabunIT๙" w:cs="TH SarabunIT๙" w:hint="cs"/>
          <w:color w:val="000000"/>
          <w:sz w:val="32"/>
          <w:szCs w:val="32"/>
          <w:cs/>
        </w:rPr>
        <w:t>ก</w:t>
      </w:r>
      <w:r w:rsidR="00B035DF">
        <w:rPr>
          <w:rFonts w:ascii="TH SarabunIT๙" w:hAnsi="TH SarabunIT๙" w:cs="TH SarabunIT๙"/>
          <w:color w:val="000000"/>
          <w:sz w:val="32"/>
          <w:szCs w:val="32"/>
          <w:cs/>
        </w:rPr>
        <w:t>งานราชการ.....................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.คน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๑.๓.๗ อื่น ๆ (โปรดระบุ)............................</w:t>
      </w:r>
    </w:p>
    <w:p w:rsidR="008A2B0E" w:rsidRPr="00615120" w:rsidRDefault="008A2B0E" w:rsidP="008A2B0E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๑.๔  จำนวนนักศึกษา และผู้รับบริการที่ลงทะเบียนในปีงบประมาณ ๒๕๕</w:t>
      </w:r>
      <w:r w:rsidR="00F2786F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8A2B0E" w:rsidRPr="00615120" w:rsidRDefault="008A2B0E" w:rsidP="008A2B0E">
      <w:pPr>
        <w:ind w:left="902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๑.4.๑ การศึกษาขั้นพื้นฐาน.......................................................คน</w:t>
      </w:r>
    </w:p>
    <w:p w:rsidR="008A2B0E" w:rsidRPr="00615120" w:rsidRDefault="008A2B0E" w:rsidP="008A2B0E">
      <w:pPr>
        <w:ind w:left="902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๑.4.๒ การศึกษาต่อเนื่อง...........................................................คน</w:t>
      </w:r>
    </w:p>
    <w:p w:rsidR="008A2B0E" w:rsidRPr="00615120" w:rsidRDefault="008A2B0E" w:rsidP="008A2B0E">
      <w:pPr>
        <w:ind w:left="902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๑.4.๓ เทียบระดับการศึกษา......................................................คน</w:t>
      </w:r>
    </w:p>
    <w:p w:rsidR="008A2B0E" w:rsidRPr="00615120" w:rsidRDefault="008A2B0E" w:rsidP="008A2B0E">
      <w:pPr>
        <w:ind w:left="902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๑.4.๔ ประกาศนียบัตรวิชาชีพ (</w:t>
      </w:r>
      <w:proofErr w:type="spellStart"/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ปวช</w:t>
      </w:r>
      <w:proofErr w:type="spellEnd"/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.).......................................คน</w:t>
      </w:r>
    </w:p>
    <w:p w:rsidR="008A2B0E" w:rsidRPr="00615120" w:rsidRDefault="008A2B0E" w:rsidP="008A2B0E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๑.4.๕ อื่น ๆ (โปรดระบุ).................................................................   </w:t>
      </w:r>
    </w:p>
    <w:p w:rsidR="008A2B0E" w:rsidRPr="00615120" w:rsidRDefault="008A2B0E" w:rsidP="008A2B0E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๑.5  จำนวนโครงการในปีงบประมาณ ๒๕๕</w:t>
      </w:r>
      <w:r w:rsidR="00F2786F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8A2B0E" w:rsidRPr="00615120" w:rsidRDefault="008A2B0E" w:rsidP="008A2B0E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๑.5.๑ ......................................................................................................................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๑.5.๒ ...............................................................................................................</w:t>
      </w:r>
      <w:r w:rsidRPr="00615120">
        <w:rPr>
          <w:rFonts w:ascii="TH SarabunIT๙" w:hAnsi="TH SarabunIT๙" w:cs="TH SarabunIT๙"/>
          <w:color w:val="000000"/>
          <w:sz w:val="32"/>
          <w:szCs w:val="32"/>
        </w:rPr>
        <w:t>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๑.5.๓ ......................................................................................................................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๑.5.๔ ......................................................................................................................</w:t>
      </w:r>
      <w:r w:rsidRPr="00615120"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</w:p>
    <w:p w:rsidR="008A2B0E" w:rsidRDefault="008A2B0E" w:rsidP="008A2B0E">
      <w:pPr>
        <w:ind w:left="1077"/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</w:rPr>
        <w:t xml:space="preserve">     </w:t>
      </w:r>
      <w:r w:rsidRPr="00615120">
        <w:rPr>
          <w:rFonts w:ascii="TH SarabunIT๙" w:hAnsi="TH SarabunIT๙" w:cs="TH SarabunIT๙"/>
          <w:color w:val="000000"/>
          <w:sz w:val="32"/>
          <w:szCs w:val="32"/>
          <w:cs/>
        </w:rPr>
        <w:t>๑.5.5 ......................................................................................................................</w:t>
      </w:r>
      <w:r w:rsidRPr="00615120"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</w:p>
    <w:p w:rsidR="00162031" w:rsidRDefault="008A2B0E" w:rsidP="00FE353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615120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162031" w:rsidRDefault="00162031" w:rsidP="008A2B0E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FE3533" w:rsidRDefault="00FE3533" w:rsidP="0016203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3" w:rsidRDefault="00FE3533" w:rsidP="0016203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3" w:rsidRDefault="00FE3533" w:rsidP="0016203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3" w:rsidRDefault="00FE3533" w:rsidP="0016203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3" w:rsidRDefault="00FE3533" w:rsidP="0016203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3" w:rsidRDefault="00FE3533" w:rsidP="0016203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3" w:rsidRDefault="00FE3533" w:rsidP="0016203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162031" w:rsidRDefault="00162031" w:rsidP="0016203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>- 3 -</w:t>
      </w:r>
    </w:p>
    <w:p w:rsidR="008A2B0E" w:rsidRPr="00615120" w:rsidRDefault="008A2B0E" w:rsidP="008A2B0E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A2B0E" w:rsidRPr="00615120" w:rsidRDefault="008A2B0E" w:rsidP="008A2B0E">
      <w:pPr>
        <w:rPr>
          <w:rFonts w:ascii="TH SarabunIT๙" w:hAnsi="TH SarabunIT๙" w:cs="TH SarabunIT๙"/>
          <w:b/>
          <w:bCs/>
          <w:szCs w:val="32"/>
        </w:rPr>
      </w:pPr>
      <w:r w:rsidRPr="00615120">
        <w:rPr>
          <w:rFonts w:ascii="TH SarabunIT๙" w:hAnsi="TH SarabunIT๙" w:cs="TH SarabunIT๙"/>
          <w:b/>
          <w:bCs/>
          <w:szCs w:val="32"/>
          <w:cs/>
        </w:rPr>
        <w:tab/>
      </w:r>
      <w:r w:rsidR="007A114D">
        <w:rPr>
          <w:rFonts w:ascii="TH SarabunIT๙" w:hAnsi="TH SarabunIT๙" w:cs="TH SarabunIT๙" w:hint="cs"/>
          <w:b/>
          <w:bCs/>
          <w:szCs w:val="32"/>
          <w:cs/>
        </w:rPr>
        <w:t>กลุ่ม</w:t>
      </w:r>
      <w:r w:rsidRPr="00615120">
        <w:rPr>
          <w:rFonts w:ascii="TH SarabunIT๙" w:hAnsi="TH SarabunIT๙" w:cs="TH SarabunIT๙"/>
          <w:b/>
          <w:bCs/>
          <w:szCs w:val="32"/>
          <w:cs/>
        </w:rPr>
        <w:t xml:space="preserve">ที่ 2    ข้าราชการครู </w:t>
      </w:r>
      <w:proofErr w:type="spellStart"/>
      <w:r w:rsidR="007A114D">
        <w:rPr>
          <w:rFonts w:ascii="TH SarabunIT๙" w:hAnsi="TH SarabunIT๙" w:cs="TH SarabunIT๙" w:hint="cs"/>
          <w:b/>
          <w:bCs/>
          <w:szCs w:val="32"/>
          <w:cs/>
        </w:rPr>
        <w:t>กศน</w:t>
      </w:r>
      <w:proofErr w:type="spellEnd"/>
      <w:r w:rsidR="007A114D">
        <w:rPr>
          <w:rFonts w:ascii="TH SarabunIT๙" w:hAnsi="TH SarabunIT๙" w:cs="TH SarabunIT๙" w:hint="cs"/>
          <w:b/>
          <w:bCs/>
          <w:szCs w:val="32"/>
          <w:cs/>
        </w:rPr>
        <w:t xml:space="preserve">. อำเภอ/เขต </w:t>
      </w:r>
      <w:r w:rsidRPr="00615120">
        <w:rPr>
          <w:rFonts w:ascii="TH SarabunIT๙" w:hAnsi="TH SarabunIT๙" w:cs="TH SarabunIT๙"/>
          <w:b/>
          <w:bCs/>
          <w:szCs w:val="32"/>
          <w:cs/>
        </w:rPr>
        <w:t>ที่เข้ารับการประเมินคัดเลือก</w:t>
      </w:r>
    </w:p>
    <w:p w:rsidR="008A2B0E" w:rsidRPr="00774638" w:rsidRDefault="008A2B0E" w:rsidP="008A2B0E">
      <w:pPr>
        <w:rPr>
          <w:rFonts w:ascii="TH SarabunIT๙" w:hAnsi="TH SarabunIT๙" w:cs="TH SarabunIT๙"/>
          <w:b/>
          <w:bCs/>
          <w:sz w:val="36"/>
          <w:szCs w:val="44"/>
        </w:rPr>
      </w:pPr>
    </w:p>
    <w:p w:rsidR="008A2B0E" w:rsidRDefault="008A2B0E" w:rsidP="008A2B0E">
      <w:pPr>
        <w:numPr>
          <w:ilvl w:val="0"/>
          <w:numId w:val="40"/>
        </w:numPr>
        <w:ind w:left="1077" w:hanging="357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>ข้าราชการครู</w:t>
      </w:r>
      <w:r w:rsidR="00B035DF">
        <w:rPr>
          <w:rFonts w:ascii="TH SarabunIT๙" w:hAnsi="TH SarabunIT๙" w:cs="TH SarabunIT๙" w:hint="cs"/>
          <w:sz w:val="32"/>
          <w:szCs w:val="32"/>
          <w:cs/>
        </w:rPr>
        <w:t>ในสังกัด</w:t>
      </w:r>
      <w:r w:rsidRPr="0061512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615120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615120">
        <w:rPr>
          <w:rFonts w:ascii="TH SarabunIT๙" w:hAnsi="TH SarabunIT๙" w:cs="TH SarabunIT๙"/>
          <w:sz w:val="32"/>
          <w:szCs w:val="32"/>
          <w:cs/>
        </w:rPr>
        <w:t>.</w:t>
      </w:r>
      <w:r w:rsidR="00B035DF">
        <w:rPr>
          <w:rFonts w:ascii="TH SarabunIT๙" w:hAnsi="TH SarabunIT๙" w:cs="TH SarabunIT๙"/>
          <w:sz w:val="32"/>
          <w:szCs w:val="32"/>
          <w:cs/>
        </w:rPr>
        <w:t>อำเภอ/</w:t>
      </w:r>
      <w:r w:rsidR="00B035DF">
        <w:rPr>
          <w:rFonts w:ascii="TH SarabunIT๙" w:hAnsi="TH SarabunIT๙" w:cs="TH SarabunIT๙" w:hint="cs"/>
          <w:sz w:val="32"/>
          <w:szCs w:val="32"/>
          <w:cs/>
        </w:rPr>
        <w:t>เขต</w:t>
      </w:r>
      <w:r w:rsidRPr="00615120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B035DF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Pr="00615120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8A2B0E" w:rsidRPr="00050601" w:rsidRDefault="008A2B0E" w:rsidP="008A2B0E">
      <w:pPr>
        <w:ind w:left="1077"/>
        <w:rPr>
          <w:rFonts w:ascii="TH SarabunIT๙" w:hAnsi="TH SarabunIT๙" w:cs="TH SarabunIT๙"/>
          <w:sz w:val="32"/>
          <w:szCs w:val="32"/>
        </w:rPr>
      </w:pPr>
    </w:p>
    <w:p w:rsidR="008A2B0E" w:rsidRPr="00162031" w:rsidRDefault="008A2B0E" w:rsidP="00162031">
      <w:pPr>
        <w:rPr>
          <w:rFonts w:ascii="TH SarabunIT๙" w:hAnsi="TH SarabunIT๙" w:cs="TH SarabunIT๙"/>
        </w:rPr>
      </w:pP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ขนาด</w:t>
      </w:r>
      <w:r w:rsidRPr="006151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15120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เล็ก</w:t>
      </w:r>
      <w:r w:rsidRPr="00615120">
        <w:rPr>
          <w:rFonts w:ascii="TH SarabunIT๙" w:hAnsi="TH SarabunIT๙" w:cs="TH SarabunIT๙"/>
          <w:cs/>
        </w:rPr>
        <w:tab/>
      </w:r>
      <w:r w:rsidRPr="00615120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กลาง</w:t>
      </w:r>
      <w:r w:rsidRPr="00615120">
        <w:rPr>
          <w:rFonts w:ascii="TH SarabunIT๙" w:hAnsi="TH SarabunIT๙" w:cs="TH SarabunIT๙"/>
          <w:cs/>
        </w:rPr>
        <w:tab/>
        <w:t xml:space="preserve">     </w:t>
      </w:r>
      <w:r w:rsidRPr="00615120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ใหญ่</w:t>
      </w:r>
      <w:r w:rsidRPr="00615120">
        <w:rPr>
          <w:rFonts w:ascii="TH SarabunIT๙" w:hAnsi="TH SarabunIT๙" w:cs="TH SarabunIT๙"/>
        </w:rPr>
        <w:tab/>
        <w:t xml:space="preserve">    </w:t>
      </w:r>
      <w:r w:rsidRPr="00615120">
        <w:rPr>
          <w:rFonts w:ascii="TH SarabunIT๙" w:hAnsi="TH SarabunIT๙" w:cs="TH SarabunIT๙"/>
          <w:cs/>
        </w:rPr>
        <w:t xml:space="preserve">     </w:t>
      </w:r>
      <w:r w:rsidRPr="00615120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615120">
        <w:rPr>
          <w:rFonts w:ascii="TH SarabunIT๙" w:hAnsi="TH SarabunIT๙" w:cs="TH SarabunIT๙"/>
          <w:sz w:val="32"/>
          <w:szCs w:val="32"/>
        </w:rPr>
        <w:t xml:space="preserve">  </w:t>
      </w:r>
      <w:r w:rsidRPr="00615120">
        <w:rPr>
          <w:rFonts w:ascii="TH SarabunIT๙" w:hAnsi="TH SarabunIT๙" w:cs="TH SarabunIT๙"/>
          <w:sz w:val="32"/>
          <w:szCs w:val="32"/>
          <w:cs/>
        </w:rPr>
        <w:t>ใหญ่พิเศษ</w:t>
      </w:r>
    </w:p>
    <w:p w:rsidR="008A2B0E" w:rsidRPr="00774638" w:rsidRDefault="008A2B0E" w:rsidP="008A2B0E">
      <w:pPr>
        <w:rPr>
          <w:rFonts w:ascii="TH SarabunIT๙" w:hAnsi="TH SarabunIT๙" w:cs="TH SarabunIT๙"/>
          <w:sz w:val="40"/>
          <w:szCs w:val="44"/>
        </w:rPr>
      </w:pPr>
      <w:r w:rsidRPr="00615120">
        <w:rPr>
          <w:rFonts w:ascii="TH SarabunIT๙" w:hAnsi="TH SarabunIT๙" w:cs="TH SarabunIT๙"/>
        </w:rPr>
        <w:tab/>
      </w:r>
    </w:p>
    <w:p w:rsidR="008A2B0E" w:rsidRPr="00615120" w:rsidRDefault="008A2B0E" w:rsidP="008A2B0E">
      <w:pPr>
        <w:ind w:left="902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>2.๑  ชื่อ.........................................................นามสกุล..........................................อายุ...................ปี</w:t>
      </w:r>
    </w:p>
    <w:p w:rsidR="008A2B0E" w:rsidRPr="00615120" w:rsidRDefault="008A2B0E" w:rsidP="008A2B0E">
      <w:pPr>
        <w:ind w:left="720" w:firstLine="357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   ตำแหน่ง..................................................................สังกัด..........................................................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   ระดับการศึกษา.........................................................................................................................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โทรศัพท์................................................................ โทรสาร........................................................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</w:t>
      </w:r>
      <w:r w:rsidRPr="00615120">
        <w:rPr>
          <w:rFonts w:ascii="TH SarabunIT๙" w:hAnsi="TH SarabunIT๙" w:cs="TH SarabunIT๙"/>
          <w:sz w:val="32"/>
          <w:szCs w:val="32"/>
        </w:rPr>
        <w:t>E-mail</w:t>
      </w:r>
      <w:r w:rsidRPr="0061512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</w:t>
      </w:r>
    </w:p>
    <w:p w:rsidR="008A2B0E" w:rsidRPr="00615120" w:rsidRDefault="008A2B0E" w:rsidP="008A2B0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 2.๒  ที่อยู่ปัจจุบัน เลขที่................... หมู่ที่.................ตำบล/แขวง.....................................................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   อำเภอ/เขต................................................................. จังหวัด....................................................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โทรศัพท์................................................................ โทรสาร........................................................</w:t>
      </w:r>
    </w:p>
    <w:p w:rsidR="008A2B0E" w:rsidRPr="00615120" w:rsidRDefault="008A2B0E" w:rsidP="008A2B0E">
      <w:pPr>
        <w:ind w:left="1077"/>
        <w:rPr>
          <w:rFonts w:ascii="TH SarabunIT๙" w:hAnsi="TH SarabunIT๙" w:cs="TH SarabunIT๙"/>
          <w:sz w:val="32"/>
          <w:szCs w:val="32"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</w:t>
      </w:r>
      <w:r w:rsidRPr="00615120">
        <w:rPr>
          <w:rFonts w:ascii="TH SarabunIT๙" w:hAnsi="TH SarabunIT๙" w:cs="TH SarabunIT๙"/>
          <w:sz w:val="32"/>
          <w:szCs w:val="32"/>
        </w:rPr>
        <w:t xml:space="preserve"> E-mail</w:t>
      </w:r>
      <w:r w:rsidRPr="0061512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</w:t>
      </w:r>
    </w:p>
    <w:p w:rsidR="008A2B0E" w:rsidRPr="00615120" w:rsidRDefault="008A2B0E" w:rsidP="008A2B0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15120">
        <w:rPr>
          <w:rFonts w:ascii="TH SarabunIT๙" w:hAnsi="TH SarabunIT๙" w:cs="TH SarabunIT๙"/>
          <w:sz w:val="32"/>
          <w:szCs w:val="32"/>
          <w:cs/>
        </w:rPr>
        <w:t xml:space="preserve"> 2.๓  </w:t>
      </w:r>
      <w:r w:rsidRPr="00615120">
        <w:rPr>
          <w:rFonts w:ascii="TH SarabunIT๙" w:hAnsi="TH SarabunIT๙" w:cs="TH SarabunIT๙"/>
          <w:sz w:val="32"/>
          <w:szCs w:val="32"/>
        </w:rPr>
        <w:t xml:space="preserve"> </w:t>
      </w:r>
      <w:r w:rsidRPr="00615120">
        <w:rPr>
          <w:rFonts w:ascii="TH SarabunIT๙" w:hAnsi="TH SarabunIT๙" w:cs="TH SarabunIT๙"/>
          <w:sz w:val="32"/>
          <w:szCs w:val="32"/>
          <w:cs/>
        </w:rPr>
        <w:t>ระยะเวลาปฏิบัติงานในตำแหน่งที่ขอรับการประเมิน ......................ปี</w:t>
      </w:r>
      <w:r w:rsidRPr="00615120">
        <w:rPr>
          <w:rFonts w:ascii="TH SarabunIT๙" w:hAnsi="TH SarabunIT๙" w:cs="TH SarabunIT๙"/>
          <w:sz w:val="32"/>
          <w:szCs w:val="32"/>
        </w:rPr>
        <w:t>………………………..</w:t>
      </w:r>
      <w:r w:rsidRPr="00615120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362DCC" w:rsidRDefault="00362DCC" w:rsidP="008A2B0E">
      <w:pPr>
        <w:jc w:val="center"/>
        <w:rPr>
          <w:rFonts w:ascii="TH SarabunIT๙" w:hAnsi="TH SarabunIT๙" w:cs="TH SarabunIT๙"/>
          <w:szCs w:val="32"/>
        </w:rPr>
      </w:pPr>
    </w:p>
    <w:p w:rsidR="00362DCC" w:rsidRDefault="00362DCC" w:rsidP="008A2B0E">
      <w:pPr>
        <w:jc w:val="center"/>
        <w:rPr>
          <w:rFonts w:ascii="TH SarabunIT๙" w:hAnsi="TH SarabunIT๙" w:cs="TH SarabunIT๙"/>
          <w:szCs w:val="32"/>
        </w:rPr>
      </w:pPr>
    </w:p>
    <w:p w:rsidR="00362DCC" w:rsidRDefault="00362DCC" w:rsidP="008A2B0E">
      <w:pPr>
        <w:jc w:val="center"/>
        <w:rPr>
          <w:rFonts w:ascii="TH SarabunIT๙" w:hAnsi="TH SarabunIT๙" w:cs="TH SarabunIT๙"/>
          <w:szCs w:val="32"/>
        </w:rPr>
      </w:pPr>
    </w:p>
    <w:p w:rsidR="00362DCC" w:rsidRDefault="00FE3533" w:rsidP="008A2B0E">
      <w:pPr>
        <w:jc w:val="center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br/>
      </w: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FE3533" w:rsidRDefault="00FE3533" w:rsidP="008A2B0E">
      <w:pPr>
        <w:jc w:val="center"/>
        <w:rPr>
          <w:rFonts w:ascii="TH SarabunIT๙" w:hAnsi="TH SarabunIT๙" w:cs="TH SarabunIT๙"/>
          <w:szCs w:val="32"/>
        </w:rPr>
      </w:pPr>
    </w:p>
    <w:p w:rsidR="00B035DF" w:rsidRDefault="00B035DF" w:rsidP="008A2B0E">
      <w:pPr>
        <w:jc w:val="center"/>
        <w:rPr>
          <w:rFonts w:ascii="TH SarabunIT๙" w:hAnsi="TH SarabunIT๙" w:cs="TH SarabunIT๙"/>
          <w:szCs w:val="32"/>
        </w:rPr>
      </w:pPr>
    </w:p>
    <w:p w:rsidR="00B035DF" w:rsidRDefault="00B035DF" w:rsidP="008A2B0E">
      <w:pPr>
        <w:jc w:val="center"/>
        <w:rPr>
          <w:rFonts w:ascii="TH SarabunIT๙" w:hAnsi="TH SarabunIT๙" w:cs="TH SarabunIT๙"/>
          <w:szCs w:val="32"/>
        </w:rPr>
      </w:pPr>
    </w:p>
    <w:p w:rsidR="00B035DF" w:rsidRDefault="00B035DF" w:rsidP="008A2B0E">
      <w:pPr>
        <w:jc w:val="center"/>
        <w:rPr>
          <w:rFonts w:ascii="TH SarabunIT๙" w:hAnsi="TH SarabunIT๙" w:cs="TH SarabunIT๙"/>
          <w:szCs w:val="32"/>
        </w:rPr>
      </w:pPr>
    </w:p>
    <w:p w:rsidR="00B035DF" w:rsidRDefault="00B035DF" w:rsidP="008A2B0E">
      <w:pPr>
        <w:jc w:val="center"/>
        <w:rPr>
          <w:rFonts w:ascii="TH SarabunIT๙" w:hAnsi="TH SarabunIT๙" w:cs="TH SarabunIT๙"/>
          <w:szCs w:val="32"/>
        </w:rPr>
      </w:pPr>
    </w:p>
    <w:p w:rsidR="00B035DF" w:rsidRDefault="00B035DF" w:rsidP="008A2B0E">
      <w:pPr>
        <w:jc w:val="center"/>
        <w:rPr>
          <w:rFonts w:ascii="TH SarabunIT๙" w:hAnsi="TH SarabunIT๙" w:cs="TH SarabunIT๙"/>
          <w:szCs w:val="32"/>
        </w:rPr>
      </w:pPr>
    </w:p>
    <w:p w:rsidR="00B035DF" w:rsidRDefault="00B035DF" w:rsidP="008A2B0E">
      <w:pPr>
        <w:jc w:val="center"/>
        <w:rPr>
          <w:rFonts w:ascii="TH SarabunIT๙" w:hAnsi="TH SarabunIT๙" w:cs="TH SarabunIT๙"/>
          <w:szCs w:val="32"/>
        </w:rPr>
      </w:pPr>
    </w:p>
    <w:p w:rsidR="00B035DF" w:rsidRDefault="00B035DF" w:rsidP="008A2B0E">
      <w:pPr>
        <w:jc w:val="center"/>
        <w:rPr>
          <w:rFonts w:ascii="TH SarabunIT๙" w:hAnsi="TH SarabunIT๙" w:cs="TH SarabunIT๙"/>
          <w:szCs w:val="32"/>
        </w:rPr>
      </w:pPr>
    </w:p>
    <w:p w:rsidR="00B035DF" w:rsidRDefault="00B035DF" w:rsidP="008A2B0E">
      <w:pPr>
        <w:jc w:val="center"/>
        <w:rPr>
          <w:rFonts w:ascii="TH SarabunIT๙" w:hAnsi="TH SarabunIT๙" w:cs="TH SarabunIT๙"/>
          <w:szCs w:val="32"/>
        </w:rPr>
      </w:pPr>
    </w:p>
    <w:p w:rsidR="0038753B" w:rsidRDefault="0038753B" w:rsidP="008A2B0E">
      <w:pPr>
        <w:jc w:val="center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lastRenderedPageBreak/>
        <w:t>- 4 -</w:t>
      </w:r>
    </w:p>
    <w:p w:rsidR="0038753B" w:rsidRDefault="0038753B" w:rsidP="008A2B0E">
      <w:pPr>
        <w:jc w:val="center"/>
        <w:rPr>
          <w:rFonts w:ascii="TH SarabunIT๙" w:hAnsi="TH SarabunIT๙" w:cs="TH SarabunIT๙"/>
          <w:szCs w:val="32"/>
        </w:rPr>
      </w:pPr>
    </w:p>
    <w:p w:rsidR="0038753B" w:rsidRPr="00521DB2" w:rsidRDefault="0038753B" w:rsidP="0038753B">
      <w:pPr>
        <w:spacing w:line="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1DB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๒</w:t>
      </w:r>
      <w:r w:rsidRPr="00521DB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21DB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ข้อมูลการประเมิน</w:t>
      </w:r>
      <w:r w:rsidR="00362DC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62DCC"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ใช้ประเมินทั้ง 2 กลุ่ม</w:t>
      </w:r>
    </w:p>
    <w:p w:rsidR="0038753B" w:rsidRPr="004B5A00" w:rsidRDefault="0038753B" w:rsidP="0038753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9"/>
        <w:gridCol w:w="2551"/>
        <w:gridCol w:w="2410"/>
        <w:gridCol w:w="2126"/>
        <w:gridCol w:w="1418"/>
      </w:tblGrid>
      <w:tr w:rsidR="0038753B" w:rsidRPr="001C31E8" w:rsidTr="00552309">
        <w:tc>
          <w:tcPr>
            <w:tcW w:w="2269" w:type="dxa"/>
          </w:tcPr>
          <w:p w:rsidR="0038753B" w:rsidRPr="008B2395" w:rsidRDefault="0038753B" w:rsidP="00D42858">
            <w:pPr>
              <w:ind w:left="426" w:hanging="284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2395">
              <w:rPr>
                <w:rFonts w:ascii="TH SarabunIT๙" w:hAnsi="TH SarabunIT๙" w:cs="TH SarabunIT๙"/>
                <w:b/>
                <w:bCs/>
                <w:cs/>
              </w:rPr>
              <w:t>องค์ประกอบ</w:t>
            </w:r>
          </w:p>
        </w:tc>
        <w:tc>
          <w:tcPr>
            <w:tcW w:w="2551" w:type="dxa"/>
          </w:tcPr>
          <w:p w:rsidR="0038753B" w:rsidRPr="008B2395" w:rsidRDefault="0038753B" w:rsidP="00D4285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2395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38753B" w:rsidRPr="008B2395" w:rsidRDefault="0038753B" w:rsidP="00D428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B2395">
              <w:rPr>
                <w:rFonts w:ascii="TH SarabunIT๙" w:hAnsi="TH SarabunIT๙" w:cs="TH SarabunIT๙"/>
                <w:b/>
                <w:bCs/>
                <w:cs/>
              </w:rPr>
              <w:t>หลักฐาน</w:t>
            </w:r>
          </w:p>
        </w:tc>
        <w:tc>
          <w:tcPr>
            <w:tcW w:w="2126" w:type="dxa"/>
          </w:tcPr>
          <w:p w:rsidR="0038753B" w:rsidRPr="008B2395" w:rsidRDefault="0038753B" w:rsidP="00D428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B2395">
              <w:rPr>
                <w:rFonts w:ascii="TH SarabunIT๙" w:hAnsi="TH SarabunIT๙" w:cs="TH SarabunIT๙"/>
                <w:b/>
                <w:bCs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38753B" w:rsidRPr="008B2395" w:rsidRDefault="0038753B" w:rsidP="00D4285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8B2395">
              <w:rPr>
                <w:rFonts w:ascii="TH SarabunIT๙" w:hAnsi="TH SarabunIT๙" w:cs="TH SarabunIT๙"/>
                <w:b/>
                <w:bCs/>
                <w:cs/>
              </w:rPr>
              <w:t>คะแนนที่ได้รับ</w:t>
            </w:r>
          </w:p>
        </w:tc>
      </w:tr>
      <w:tr w:rsidR="0038753B" w:rsidRPr="0038753B" w:rsidTr="00552309">
        <w:tc>
          <w:tcPr>
            <w:tcW w:w="2269" w:type="dxa"/>
          </w:tcPr>
          <w:p w:rsidR="00BD5226" w:rsidRDefault="0038753B" w:rsidP="00BD52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753B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="00BD52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ความรู้ ความเข้าใจ เรื่องการบริหารจัดการ และการจัดกิจกรรมลูกเสือ/</w:t>
            </w:r>
          </w:p>
          <w:p w:rsidR="0038753B" w:rsidRPr="0038753B" w:rsidRDefault="00BD5226" w:rsidP="00BD522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กาชาด</w:t>
            </w:r>
          </w:p>
          <w:p w:rsid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5B54E3" w:rsidRDefault="005B54E3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BD5226" w:rsidRDefault="00BD5226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BD5226" w:rsidRDefault="00BD5226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BD5226" w:rsidRDefault="00BD5226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A14649" w:rsidRDefault="00A14649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2C3DA0" w:rsidRDefault="005B54E3" w:rsidP="002C3DA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54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="002C3DA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การส่งเสริม สนับสนุน การบริหารจัดการและการจัดกิจกรรมลูกเสือ/</w:t>
            </w:r>
          </w:p>
          <w:p w:rsidR="005B54E3" w:rsidRPr="005B54E3" w:rsidRDefault="002C3DA0" w:rsidP="002C3DA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กาชาด</w:t>
            </w: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A3347F" w:rsidRDefault="0038753B" w:rsidP="00D4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AB2334" w:rsidRDefault="007F58FC" w:rsidP="00BD5226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BD5226">
              <w:rPr>
                <w:rFonts w:ascii="TH SarabunIT๙" w:hAnsi="TH SarabunIT๙" w:cs="TH SarabunIT๙" w:hint="cs"/>
                <w:sz w:val="28"/>
                <w:cs/>
              </w:rPr>
              <w:t>ผู้บริหาร</w:t>
            </w:r>
            <w:r w:rsidR="00362DCC">
              <w:rPr>
                <w:rFonts w:ascii="TH SarabunIT๙" w:hAnsi="TH SarabunIT๙" w:cs="TH SarabunIT๙" w:hint="cs"/>
                <w:sz w:val="28"/>
                <w:cs/>
              </w:rPr>
              <w:t>/ครู</w:t>
            </w:r>
            <w:r w:rsidR="00BD5226">
              <w:rPr>
                <w:rFonts w:ascii="TH SarabunIT๙" w:hAnsi="TH SarabunIT๙" w:cs="TH SarabunIT๙" w:hint="cs"/>
                <w:sz w:val="28"/>
                <w:cs/>
              </w:rPr>
              <w:t xml:space="preserve"> เข้ารับการอบรม ประชุม สัมมนา จากหน่วยงานต่าง ๆ เช่น สำนักงาน </w:t>
            </w:r>
            <w:proofErr w:type="spellStart"/>
            <w:r w:rsidR="00BD5226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="00BD52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B23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D5226">
              <w:rPr>
                <w:rFonts w:ascii="TH SarabunIT๙" w:hAnsi="TH SarabunIT๙" w:cs="TH SarabunIT๙" w:hint="cs"/>
                <w:sz w:val="28"/>
                <w:cs/>
              </w:rPr>
              <w:t xml:space="preserve">สำนักลูกเสือ </w:t>
            </w:r>
          </w:p>
          <w:p w:rsidR="00BD5226" w:rsidRDefault="00BD5226" w:rsidP="00BD5226">
            <w:pPr>
              <w:spacing w:line="0" w:lineRule="atLeast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สภากาชาดไทย</w:t>
            </w:r>
            <w:r w:rsidR="000657B1">
              <w:rPr>
                <w:rFonts w:ascii="TH SarabunIT๙" w:hAnsi="TH SarabunIT๙" w:cs="TH SarabunIT๙" w:hint="cs"/>
                <w:sz w:val="28"/>
                <w:cs/>
              </w:rPr>
              <w:t xml:space="preserve"> ฯลฯ</w:t>
            </w:r>
          </w:p>
          <w:p w:rsidR="00BD5226" w:rsidRDefault="00BD5226" w:rsidP="00BD5226">
            <w:pPr>
              <w:spacing w:line="0" w:lineRule="atLeast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มีแผนการจัดกิจกรรมให้ความรู้ ความเข้าใจ เรื่องการบริหารจัดการกิจกรรมลูกเสือ/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  <w:r w:rsidR="000657B1">
              <w:rPr>
                <w:rFonts w:ascii="TH SarabunIT๙" w:hAnsi="TH SarabunIT๙" w:cs="TH SarabunIT๙" w:hint="cs"/>
                <w:sz w:val="28"/>
                <w:cs/>
              </w:rPr>
              <w:t>แก่บุคลากร</w:t>
            </w:r>
          </w:p>
          <w:p w:rsidR="00BD5226" w:rsidRDefault="00BD5226" w:rsidP="00BD5226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A14649">
              <w:rPr>
                <w:rFonts w:ascii="TH SarabunIT๙" w:hAnsi="TH SarabunIT๙" w:cs="TH SarabunIT๙" w:hint="cs"/>
                <w:sz w:val="28"/>
                <w:cs/>
              </w:rPr>
              <w:t>มีการดำเนินการ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สร้างความรู้ ความเข้าใจ แก่บุคลากรผู้เกี่ยวข้อง เกี่ยวกับการจัดกิจกรรมลูกเสือ/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BD5226" w:rsidRDefault="00BD5226" w:rsidP="00BD5226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มีแผนการจัดส่งบุคลากรเข้ารับการอบรมลูกเสือ/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BD5226" w:rsidRDefault="00BD5226" w:rsidP="00BD5226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มีคู่มือ/แนวทางการดำเนินงาน กิจกรรมลูกเสือ</w:t>
            </w:r>
          </w:p>
          <w:p w:rsidR="00BD5226" w:rsidRPr="0038753B" w:rsidRDefault="00BD5226" w:rsidP="00BD5226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62DCC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2C3DA0" w:rsidRDefault="005B54E3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มีแผนกา</w:t>
            </w:r>
            <w:r w:rsidR="002C3DA0">
              <w:rPr>
                <w:rFonts w:ascii="TH SarabunIT๙" w:hAnsi="TH SarabunIT๙" w:cs="TH SarabunIT๙" w:hint="cs"/>
                <w:sz w:val="28"/>
                <w:cs/>
              </w:rPr>
              <w:t>รส่งเสริม สนับสนุน การจัดกิจกรรมลูกเสือ/</w:t>
            </w:r>
          </w:p>
          <w:p w:rsidR="005B54E3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มีการจัดงบประมาณ หรือจัดหาแหล่งสนับสนุนด้าน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 เพื่อการจัดกิจกรรมลูกเสือ/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จัดให้มีบุคลากร ผู้รับผิดชอบงานลูกเสือ/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มีบุคลากร สามารถเป็นวิทยากร ลูกเสือ/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 หรือ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มีเครือข่ายวิทยากร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มีแผนการจัดตั้งชมรมลูกเสือ/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 นอกโรงเรียน</w:t>
            </w:r>
          </w:p>
          <w:p w:rsidR="002C3DA0" w:rsidRDefault="002C3714" w:rsidP="002C3DA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พร้อมอำนวย</w:t>
            </w:r>
            <w:r w:rsidR="002C3DA0">
              <w:rPr>
                <w:rFonts w:ascii="TH SarabunIT๙" w:hAnsi="TH SarabunIT๙" w:cs="TH SarabunIT๙" w:hint="cs"/>
                <w:sz w:val="28"/>
                <w:cs/>
              </w:rPr>
              <w:t>ความสะดวกในการจัดตั้ง</w:t>
            </w:r>
          </w:p>
          <w:p w:rsidR="00A3347F" w:rsidRDefault="00A3347F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A3347F" w:rsidRDefault="00A3347F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A3347F" w:rsidRPr="0038753B" w:rsidRDefault="00A3347F" w:rsidP="00A334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5B54E3" w:rsidRDefault="00BD5226" w:rsidP="003875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วุฒิบัตร หรือเอกสารรับรอง</w:t>
            </w:r>
            <w:r w:rsidR="0074721B">
              <w:rPr>
                <w:rFonts w:ascii="TH SarabunIT๙" w:hAnsi="TH SarabunIT๙" w:cs="TH SarabunIT๙" w:hint="cs"/>
                <w:sz w:val="28"/>
                <w:cs/>
              </w:rPr>
              <w:t>ตน</w:t>
            </w:r>
          </w:p>
          <w:p w:rsidR="0074721B" w:rsidRDefault="0074721B" w:rsidP="003875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แผนงาน/โครงการ</w:t>
            </w:r>
          </w:p>
          <w:p w:rsidR="0074721B" w:rsidRDefault="0074721B" w:rsidP="003875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การประชุมชี้แจง</w:t>
            </w:r>
            <w:r w:rsidR="00A14649">
              <w:rPr>
                <w:rFonts w:ascii="TH SarabunIT๙" w:hAnsi="TH SarabunIT๙" w:cs="TH SarabunIT๙" w:hint="cs"/>
                <w:sz w:val="28"/>
                <w:cs/>
              </w:rPr>
              <w:t>/อบรม</w:t>
            </w:r>
          </w:p>
          <w:p w:rsidR="0074721B" w:rsidRDefault="0074721B" w:rsidP="003875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แผนงาน/โครงการ</w:t>
            </w:r>
          </w:p>
          <w:p w:rsidR="0074721B" w:rsidRDefault="0074721B" w:rsidP="003875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คู่มือ/แนวปฏิบัติ</w:t>
            </w:r>
          </w:p>
          <w:p w:rsidR="00362DCC" w:rsidRDefault="00362DCC" w:rsidP="003875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อื่น ๆ (โปรดระบุ...)</w:t>
            </w:r>
          </w:p>
          <w:p w:rsidR="005B54E3" w:rsidRDefault="005B54E3" w:rsidP="0038753B">
            <w:pPr>
              <w:rPr>
                <w:rFonts w:ascii="TH SarabunIT๙" w:hAnsi="TH SarabunIT๙" w:cs="TH SarabunIT๙"/>
                <w:sz w:val="28"/>
              </w:rPr>
            </w:pPr>
          </w:p>
          <w:p w:rsidR="005B54E3" w:rsidRDefault="005B54E3" w:rsidP="0038753B">
            <w:pPr>
              <w:rPr>
                <w:rFonts w:ascii="TH SarabunIT๙" w:hAnsi="TH SarabunIT๙" w:cs="TH SarabunIT๙"/>
                <w:sz w:val="28"/>
              </w:rPr>
            </w:pPr>
          </w:p>
          <w:p w:rsidR="005B54E3" w:rsidRDefault="005B54E3" w:rsidP="0038753B">
            <w:pPr>
              <w:rPr>
                <w:rFonts w:ascii="TH SarabunIT๙" w:hAnsi="TH SarabunIT๙" w:cs="TH SarabunIT๙"/>
                <w:sz w:val="28"/>
              </w:rPr>
            </w:pPr>
          </w:p>
          <w:p w:rsidR="005B54E3" w:rsidRDefault="005B54E3" w:rsidP="0038753B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A14649" w:rsidRDefault="00A14649" w:rsidP="002C3DA0">
            <w:pPr>
              <w:rPr>
                <w:rFonts w:ascii="TH SarabunIT๙" w:hAnsi="TH SarabunIT๙" w:cs="TH SarabunIT๙"/>
                <w:sz w:val="28"/>
              </w:rPr>
            </w:pPr>
          </w:p>
          <w:p w:rsidR="005B54E3" w:rsidRDefault="005B54E3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2C3DA0">
              <w:rPr>
                <w:rFonts w:ascii="TH SarabunIT๙" w:hAnsi="TH SarabunIT๙" w:cs="TH SarabunIT๙" w:hint="cs"/>
                <w:sz w:val="28"/>
                <w:cs/>
              </w:rPr>
              <w:t>แผนปฏิบัติงาน/โครงการ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เอกสารการจัดสรรงบประมาณ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คำสั่งแต่งตั้ง/มอบหมายผู้รับผิดชอบงานลูกเสือ/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เอกสาร/ภาพถ่ายแสดง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การเป็นวิทยากร</w:t>
            </w:r>
            <w:r w:rsidR="00362DCC">
              <w:rPr>
                <w:rFonts w:ascii="TH SarabunIT๙" w:hAnsi="TH SarabunIT๙" w:cs="TH SarabunIT๙" w:hint="cs"/>
                <w:sz w:val="28"/>
                <w:cs/>
              </w:rPr>
              <w:t>/หนังสือเชิญ</w:t>
            </w:r>
          </w:p>
          <w:p w:rsidR="002C3DA0" w:rsidRDefault="002C3DA0" w:rsidP="002C3DA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เอกสาร/หลักฐาน/ภาพถ่ายชมรม</w:t>
            </w:r>
          </w:p>
          <w:p w:rsidR="00362DCC" w:rsidRDefault="00362DCC" w:rsidP="00362D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อื่น ๆ (โปรดระบุ...)</w:t>
            </w:r>
          </w:p>
          <w:p w:rsidR="00A3347F" w:rsidRDefault="00A3347F" w:rsidP="005B54E3">
            <w:pPr>
              <w:rPr>
                <w:rFonts w:ascii="TH SarabunIT๙" w:hAnsi="TH SarabunIT๙" w:cs="TH SarabunIT๙"/>
                <w:sz w:val="28"/>
              </w:rPr>
            </w:pPr>
          </w:p>
          <w:p w:rsidR="00A3347F" w:rsidRDefault="00A3347F" w:rsidP="005B54E3">
            <w:pPr>
              <w:rPr>
                <w:rFonts w:ascii="TH SarabunIT๙" w:hAnsi="TH SarabunIT๙" w:cs="TH SarabunIT๙"/>
                <w:sz w:val="28"/>
              </w:rPr>
            </w:pPr>
          </w:p>
          <w:p w:rsidR="00A3347F" w:rsidRPr="007F58FC" w:rsidRDefault="00A3347F" w:rsidP="005B54E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7A114D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ครบทั้ง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B54E3" w:rsidRPr="002C64C3" w:rsidRDefault="007A114D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5B54E3">
              <w:rPr>
                <w:rFonts w:ascii="TH SarabunIT๙" w:hAnsi="TH SarabunIT๙" w:cs="TH SarabunIT๙"/>
                <w:sz w:val="28"/>
                <w:cs/>
              </w:rPr>
              <w:t>๕ รายการ</w:t>
            </w:r>
          </w:p>
          <w:p w:rsidR="005B54E3" w:rsidRPr="002C64C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๔ รายการ</w:t>
            </w:r>
          </w:p>
          <w:p w:rsidR="005B54E3" w:rsidRPr="002C64C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๓ รายการ</w:t>
            </w:r>
          </w:p>
          <w:p w:rsidR="005B54E3" w:rsidRPr="002C64C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๒ รายการ</w:t>
            </w:r>
          </w:p>
          <w:p w:rsidR="005B54E3" w:rsidRPr="002C64C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วัด ๑ รายการ </w:t>
            </w: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5B54E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5B54E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5B54E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74721B" w:rsidRDefault="0074721B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A14649" w:rsidRDefault="00A14649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A14649" w:rsidRDefault="00A14649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7A114D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ครบทั้ง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B54E3" w:rsidRPr="002C64C3" w:rsidRDefault="007A114D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5B54E3">
              <w:rPr>
                <w:rFonts w:ascii="TH SarabunIT๙" w:hAnsi="TH SarabunIT๙" w:cs="TH SarabunIT๙"/>
                <w:sz w:val="28"/>
                <w:cs/>
              </w:rPr>
              <w:t>๕ รายการ</w:t>
            </w:r>
          </w:p>
          <w:p w:rsidR="005B54E3" w:rsidRPr="002C64C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๔ รายการ</w:t>
            </w:r>
          </w:p>
          <w:p w:rsidR="005B54E3" w:rsidRPr="002C64C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๓ รายการ</w:t>
            </w:r>
          </w:p>
          <w:p w:rsidR="005B54E3" w:rsidRPr="002C64C3" w:rsidRDefault="005B54E3" w:rsidP="005B54E3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๒ รายการ</w:t>
            </w:r>
          </w:p>
          <w:p w:rsidR="00A3347F" w:rsidRDefault="005B54E3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๑ รายการ</w:t>
            </w:r>
          </w:p>
          <w:p w:rsidR="00A3347F" w:rsidRDefault="00A3347F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A3347F" w:rsidRDefault="00A3347F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A3347F" w:rsidRDefault="00A3347F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A3347F" w:rsidRDefault="00A3347F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A3347F" w:rsidRDefault="00A3347F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A3347F" w:rsidRDefault="00A3347F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2C3DA0" w:rsidRDefault="002C3DA0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2C3DA0" w:rsidRDefault="002C3DA0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2C3DA0" w:rsidRDefault="002C3DA0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2C3DA0" w:rsidRDefault="002C3DA0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2C3DA0" w:rsidRDefault="002C3DA0" w:rsidP="00A3347F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A3347F">
            <w:pPr>
              <w:ind w:left="567" w:hanging="56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753B" w:rsidRPr="0038753B" w:rsidRDefault="0038753B" w:rsidP="00D428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8753B" w:rsidRPr="0038753B" w:rsidRDefault="0038753B" w:rsidP="0038753B">
      <w:pPr>
        <w:rPr>
          <w:rFonts w:ascii="TH SarabunIT๙" w:hAnsi="TH SarabunIT๙" w:cs="TH SarabunIT๙"/>
          <w:b/>
          <w:bCs/>
          <w:sz w:val="28"/>
        </w:rPr>
      </w:pPr>
    </w:p>
    <w:p w:rsidR="002C3DA0" w:rsidRPr="0038753B" w:rsidRDefault="002C3DA0" w:rsidP="008A2B0E">
      <w:pPr>
        <w:jc w:val="center"/>
        <w:rPr>
          <w:rFonts w:ascii="TH SarabunIT๙" w:hAnsi="TH SarabunIT๙" w:cs="TH SarabunIT๙"/>
          <w:sz w:val="28"/>
        </w:rPr>
      </w:pPr>
    </w:p>
    <w:p w:rsidR="0038753B" w:rsidRPr="00E54AB0" w:rsidRDefault="00E54AB0" w:rsidP="008A2B0E">
      <w:pPr>
        <w:jc w:val="center"/>
        <w:rPr>
          <w:rFonts w:ascii="TH SarabunIT๙" w:hAnsi="TH SarabunIT๙" w:cs="TH SarabunIT๙"/>
          <w:sz w:val="32"/>
          <w:szCs w:val="32"/>
        </w:rPr>
      </w:pPr>
      <w:r w:rsidRPr="00E54AB0">
        <w:rPr>
          <w:rFonts w:ascii="TH SarabunIT๙" w:hAnsi="TH SarabunIT๙" w:cs="TH SarabunIT๙"/>
          <w:sz w:val="32"/>
          <w:szCs w:val="32"/>
        </w:rPr>
        <w:lastRenderedPageBreak/>
        <w:t>- 5 -</w:t>
      </w:r>
    </w:p>
    <w:p w:rsidR="0038753B" w:rsidRPr="0038753B" w:rsidRDefault="0038753B" w:rsidP="008A2B0E">
      <w:pPr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9"/>
        <w:gridCol w:w="2551"/>
        <w:gridCol w:w="2410"/>
        <w:gridCol w:w="2126"/>
        <w:gridCol w:w="1418"/>
      </w:tblGrid>
      <w:tr w:rsidR="0038753B" w:rsidRPr="0038753B" w:rsidTr="00552309">
        <w:tc>
          <w:tcPr>
            <w:tcW w:w="2269" w:type="dxa"/>
          </w:tcPr>
          <w:p w:rsidR="0038753B" w:rsidRPr="0038753B" w:rsidRDefault="0038753B" w:rsidP="00D42858">
            <w:pPr>
              <w:ind w:left="426" w:hanging="28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75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551" w:type="dxa"/>
          </w:tcPr>
          <w:p w:rsidR="0038753B" w:rsidRPr="0038753B" w:rsidRDefault="0038753B" w:rsidP="00D4285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75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38753B" w:rsidRPr="0038753B" w:rsidRDefault="0038753B" w:rsidP="00D4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75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2126" w:type="dxa"/>
          </w:tcPr>
          <w:p w:rsidR="0038753B" w:rsidRPr="0038753B" w:rsidRDefault="0038753B" w:rsidP="00D428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75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38753B" w:rsidRPr="0038753B" w:rsidRDefault="0038753B" w:rsidP="00D4285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75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38753B" w:rsidRPr="0038753B" w:rsidTr="00552309">
        <w:tc>
          <w:tcPr>
            <w:tcW w:w="2269" w:type="dxa"/>
          </w:tcPr>
          <w:p w:rsidR="00E54AB0" w:rsidRPr="00E54AB0" w:rsidRDefault="001902FD" w:rsidP="00D4285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การจัดกิจกรร</w:t>
            </w:r>
            <w:r w:rsidR="002C3DA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 ฝึกอบรมลูกเสือ/</w:t>
            </w:r>
            <w:proofErr w:type="spellStart"/>
            <w:r w:rsidR="002C3DA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ยุว</w:t>
            </w:r>
            <w:proofErr w:type="spellEnd"/>
            <w:r w:rsidR="002C3DA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กาชาด หรือกิจกรรมอื่นเพื่อสร้างเสริมลักษณะนิสัยจิตอาสา บริการสังคมให้แก่นักศึกษา </w:t>
            </w:r>
            <w:proofErr w:type="spellStart"/>
            <w:r w:rsidR="002C3DA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กศน</w:t>
            </w:r>
            <w:proofErr w:type="spellEnd"/>
            <w:r w:rsidR="002C3DA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944684" w:rsidRDefault="00944684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74638" w:rsidRDefault="00774638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1902FD" w:rsidRDefault="001902FD" w:rsidP="00D42858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57B1" w:rsidRDefault="000657B1" w:rsidP="00D42858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57B1" w:rsidRDefault="000657B1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944684" w:rsidRPr="00944684" w:rsidRDefault="00944684" w:rsidP="00D4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46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4. การทำประโยชน์ต่อ</w:t>
            </w:r>
          </w:p>
          <w:p w:rsidR="00944684" w:rsidRPr="00944684" w:rsidRDefault="00944684" w:rsidP="00D4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46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สาธารณะ ร่วมรับผิดชอบ</w:t>
            </w:r>
          </w:p>
          <w:p w:rsidR="00944684" w:rsidRPr="00944684" w:rsidRDefault="00944684" w:rsidP="00D4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46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สังคม ชุมชน ของนักศึกษา</w:t>
            </w:r>
          </w:p>
          <w:p w:rsidR="00944684" w:rsidRPr="00944684" w:rsidRDefault="00944684" w:rsidP="00D4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9446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กศน</w:t>
            </w:r>
            <w:proofErr w:type="spellEnd"/>
            <w:r w:rsidRPr="0094468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:rsidR="0038753B" w:rsidRPr="00944684" w:rsidRDefault="0038753B" w:rsidP="00D4285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1" w:type="dxa"/>
          </w:tcPr>
          <w:p w:rsidR="004C0049" w:rsidRDefault="004C0049" w:rsidP="002C3DA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มี</w:t>
            </w:r>
            <w:r w:rsidR="002C3DA0">
              <w:rPr>
                <w:rFonts w:ascii="TH SarabunIT๙" w:hAnsi="TH SarabunIT๙" w:cs="TH SarabunIT๙" w:hint="cs"/>
                <w:sz w:val="28"/>
                <w:cs/>
              </w:rPr>
              <w:t>แผนการจัดกิจกรรม ฝึกอบรม ลูกเสือ/</w:t>
            </w:r>
            <w:proofErr w:type="spellStart"/>
            <w:r w:rsidR="002C3DA0"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 w:rsidR="002C3DA0">
              <w:rPr>
                <w:rFonts w:ascii="TH SarabunIT๙" w:hAnsi="TH SarabunIT๙" w:cs="TH SarabunIT๙" w:hint="cs"/>
                <w:sz w:val="28"/>
                <w:cs/>
              </w:rPr>
              <w:t xml:space="preserve">กาชาด ให้กับนักศึกษา </w:t>
            </w:r>
            <w:proofErr w:type="spellStart"/>
            <w:r w:rsidR="002C3DA0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="002C3DA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2C3DA0" w:rsidRDefault="002C3DA0" w:rsidP="002C3DA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มีการจัดกิจกรรม ลูกเสือ/</w:t>
            </w:r>
          </w:p>
          <w:p w:rsidR="002C3DA0" w:rsidRDefault="002C3DA0" w:rsidP="002C3DA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กาชาด ให้กับนักศึกษา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2C3DA0" w:rsidRDefault="002C3DA0" w:rsidP="002C3DA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มีการจัดกิจกรรมเพื่อสร้าง</w:t>
            </w:r>
            <w:r w:rsidR="000657B1">
              <w:rPr>
                <w:rFonts w:ascii="TH SarabunIT๙" w:hAnsi="TH SarabunIT๙" w:cs="TH SarabunIT๙" w:hint="cs"/>
                <w:sz w:val="28"/>
                <w:cs/>
              </w:rPr>
              <w:t>เสริมลักษณะนิสัย จิตอาสาบริการ</w:t>
            </w:r>
            <w:r w:rsidR="00944684">
              <w:rPr>
                <w:rFonts w:ascii="TH SarabunIT๙" w:hAnsi="TH SarabunIT๙" w:cs="TH SarabunIT๙" w:hint="cs"/>
                <w:sz w:val="28"/>
                <w:cs/>
              </w:rPr>
              <w:t>สังคม</w:t>
            </w:r>
          </w:p>
          <w:p w:rsidR="00944684" w:rsidRDefault="00944684" w:rsidP="002C3DA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มีระบบติดตาม ประเมินผล</w:t>
            </w:r>
          </w:p>
          <w:p w:rsidR="00944684" w:rsidRDefault="00944684" w:rsidP="002C3DA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การจัดกิจกรรม</w:t>
            </w:r>
          </w:p>
          <w:p w:rsidR="00944684" w:rsidRDefault="00944684" w:rsidP="002C3DA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มีการจัดตั้งชมรม ลูกเสือ/</w:t>
            </w:r>
          </w:p>
          <w:p w:rsidR="00944684" w:rsidRDefault="00944684" w:rsidP="002C3DA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 นอกโรงเรียน</w:t>
            </w:r>
          </w:p>
          <w:p w:rsidR="00944684" w:rsidRDefault="00944684" w:rsidP="002C3DA0">
            <w:pPr>
              <w:spacing w:line="0" w:lineRule="atLeast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 มี</w:t>
            </w:r>
            <w:r w:rsidR="000657B1">
              <w:rPr>
                <w:rFonts w:ascii="TH SarabunIT๙" w:hAnsi="TH SarabunIT๙" w:cs="TH SarabunIT๙" w:hint="cs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เครือข่าย</w:t>
            </w:r>
            <w:r w:rsidR="001902F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การติดต่อสื่อสาร</w:t>
            </w:r>
            <w:r w:rsidR="000657B1">
              <w:rPr>
                <w:rFonts w:ascii="TH SarabunIT๙" w:hAnsi="TH SarabunIT๙" w:cs="TH SarabunIT๙" w:hint="cs"/>
                <w:sz w:val="28"/>
                <w:cs/>
              </w:rPr>
              <w:t>ระหว่างสมาชิก</w:t>
            </w:r>
          </w:p>
          <w:p w:rsidR="001902FD" w:rsidRDefault="001902FD" w:rsidP="002C3DA0">
            <w:pPr>
              <w:spacing w:line="0" w:lineRule="atLeast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 มีระบบสารสนเทศ</w:t>
            </w:r>
            <w:r w:rsidR="000657B1">
              <w:rPr>
                <w:rFonts w:ascii="TH SarabunIT๙" w:hAnsi="TH SarabunIT๙" w:cs="TH SarabunIT๙" w:hint="cs"/>
                <w:sz w:val="28"/>
                <w:cs/>
              </w:rPr>
              <w:t xml:space="preserve"> เผยแพร่ข้อมูลข่าวสารสู่สาธารณชน</w:t>
            </w:r>
          </w:p>
          <w:p w:rsidR="000657B1" w:rsidRPr="00E54AB0" w:rsidRDefault="000657B1" w:rsidP="002C3DA0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bookmarkEnd w:id="0"/>
          </w:p>
          <w:p w:rsid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774638" w:rsidRDefault="00774638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640CE0" w:rsidRDefault="002320D9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944684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 w:rsidR="00944684">
              <w:rPr>
                <w:rFonts w:ascii="TH SarabunIT๙" w:hAnsi="TH SarabunIT๙" w:cs="TH SarabunIT๙" w:hint="cs"/>
                <w:sz w:val="28"/>
                <w:cs/>
              </w:rPr>
              <w:t>กศน.สมัคร</w:t>
            </w:r>
            <w:proofErr w:type="spellEnd"/>
            <w:r w:rsidR="00944684">
              <w:rPr>
                <w:rFonts w:ascii="TH SarabunIT๙" w:hAnsi="TH SarabunIT๙" w:cs="TH SarabunIT๙" w:hint="cs"/>
                <w:sz w:val="28"/>
                <w:cs/>
              </w:rPr>
              <w:t>เป็น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สมาชิกชมรมลูกเสือ/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นอกโรงเรียน หรือชมรมอื่น ๆ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ที่มีวัตถุประสงค์บริการสังคม 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ผลงานของชมรมลูกเสือ/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กาชาด นอกโรงเรียน</w:t>
            </w:r>
            <w:r w:rsidR="00E74FB9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มีกิจกรรมช่วยเหลือสังคม ชุมชน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นักศึกษา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ได้รับรางวัล/คำชื่นชมในการทำความดี </w:t>
            </w:r>
            <w:r w:rsidR="00E74FB9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อันเป็นประโยชน์ต่อสังคม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สถานศึกษาจัด</w:t>
            </w:r>
            <w:r w:rsidR="00814E09">
              <w:rPr>
                <w:rFonts w:ascii="TH SarabunIT๙" w:hAnsi="TH SarabunIT๙" w:cs="TH SarabunIT๙" w:hint="cs"/>
                <w:sz w:val="28"/>
                <w:cs/>
              </w:rPr>
              <w:t>กิจกรรมให้นักศึกษาร่วมบำเพ็ญประโยชน์ต่อสังคม ชุมชน</w:t>
            </w:r>
          </w:p>
          <w:p w:rsidR="00362DCC" w:rsidRDefault="00814E09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สถานศึกษา</w:t>
            </w:r>
            <w:r w:rsidR="00362DCC">
              <w:rPr>
                <w:rFonts w:ascii="TH SarabunIT๙" w:hAnsi="TH SarabunIT๙" w:cs="TH SarabunIT๙" w:hint="cs"/>
                <w:sz w:val="28"/>
                <w:cs/>
              </w:rPr>
              <w:t xml:space="preserve">/ครู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ได้รับรางวัลจากหน่วยงานอื่นในด้านการ</w:t>
            </w:r>
          </w:p>
          <w:p w:rsidR="00814E09" w:rsidRDefault="00814E09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มีส่วนบำเพ็ญประโยชน์ช่วยเหลือสังคม</w:t>
            </w:r>
          </w:p>
          <w:p w:rsidR="00362DCC" w:rsidRDefault="00362DCC" w:rsidP="00944684">
            <w:pPr>
              <w:rPr>
                <w:rFonts w:ascii="TH SarabunIT๙" w:hAnsi="TH SarabunIT๙" w:cs="TH SarabunIT๙"/>
                <w:sz w:val="28"/>
              </w:rPr>
            </w:pPr>
          </w:p>
          <w:p w:rsidR="00774638" w:rsidRPr="0038753B" w:rsidRDefault="00774638" w:rsidP="0094468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:rsidR="004C0049" w:rsidRDefault="004C0049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944684">
              <w:rPr>
                <w:rFonts w:ascii="TH SarabunIT๙" w:hAnsi="TH SarabunIT๙" w:cs="TH SarabunIT๙" w:hint="cs"/>
                <w:sz w:val="28"/>
                <w:cs/>
              </w:rPr>
              <w:t>แผนปฏิบัติงาน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โครงการ/ภาพถ่าย/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เอกสารอื่น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โครงการ/ภาพถ่าย/</w:t>
            </w:r>
          </w:p>
          <w:p w:rsidR="00944684" w:rsidRDefault="00944684" w:rsidP="009446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เอกสารอื่น</w:t>
            </w:r>
          </w:p>
          <w:p w:rsidR="00640CE0" w:rsidRDefault="00944684" w:rsidP="00D428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เอกสาร หลักฐาน แสดงถึงมีการติดตาม ประเมินผล</w:t>
            </w:r>
          </w:p>
          <w:p w:rsidR="00944684" w:rsidRDefault="00944684" w:rsidP="00D428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เอกสาร ภาพถ่าย</w:t>
            </w:r>
          </w:p>
          <w:p w:rsidR="001902FD" w:rsidRDefault="00944684" w:rsidP="00D428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6. </w:t>
            </w:r>
            <w:r w:rsidR="001902FD">
              <w:rPr>
                <w:rFonts w:ascii="TH SarabunIT๙" w:hAnsi="TH SarabunIT๙" w:cs="TH SarabunIT๙" w:hint="cs"/>
                <w:sz w:val="28"/>
                <w:cs/>
              </w:rPr>
              <w:t>การจัดระบบการติดต่อ</w:t>
            </w:r>
          </w:p>
          <w:p w:rsidR="00944684" w:rsidRDefault="001902FD" w:rsidP="00D428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สื่อสารภายในเครือข่าย</w:t>
            </w:r>
          </w:p>
          <w:p w:rsidR="001902FD" w:rsidRDefault="001902FD" w:rsidP="00D42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เอกสารสารสนเทศ</w:t>
            </w:r>
          </w:p>
          <w:p w:rsidR="00362DCC" w:rsidRDefault="001902FD" w:rsidP="00D4285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 w:rsidR="00362DCC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362DCC">
              <w:rPr>
                <w:rFonts w:ascii="TH SarabunIT๙" w:hAnsi="TH SarabunIT๙" w:cs="TH SarabunIT๙" w:hint="cs"/>
                <w:sz w:val="28"/>
                <w:cs/>
              </w:rPr>
              <w:t>อื่น ๆ (โปรดระบุ...)</w:t>
            </w:r>
          </w:p>
          <w:p w:rsidR="00640CE0" w:rsidRDefault="00640CE0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814E09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57B1" w:rsidRDefault="000657B1" w:rsidP="00814E09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0657B1" w:rsidRDefault="000657B1" w:rsidP="00814E09">
            <w:pPr>
              <w:rPr>
                <w:rFonts w:ascii="TH SarabunIT๙" w:hAnsi="TH SarabunIT๙" w:cs="TH SarabunIT๙"/>
                <w:sz w:val="28"/>
              </w:rPr>
            </w:pPr>
          </w:p>
          <w:p w:rsidR="00774638" w:rsidRDefault="00774638" w:rsidP="00814E09">
            <w:pPr>
              <w:rPr>
                <w:rFonts w:ascii="TH SarabunIT๙" w:hAnsi="TH SarabunIT๙" w:cs="TH SarabunIT๙"/>
                <w:sz w:val="28"/>
              </w:rPr>
            </w:pPr>
          </w:p>
          <w:p w:rsidR="00362DCC" w:rsidRDefault="00362DCC" w:rsidP="00814E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ใบสมัคร</w:t>
            </w:r>
          </w:p>
          <w:p w:rsidR="00362DCC" w:rsidRDefault="00362DCC" w:rsidP="00814E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วุฒิบัตร/หนังสือขอบคุณ</w:t>
            </w:r>
          </w:p>
          <w:p w:rsidR="00362DCC" w:rsidRDefault="00362DCC" w:rsidP="00814E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โล่/ภาพถ่าย</w:t>
            </w:r>
          </w:p>
          <w:p w:rsidR="00362DCC" w:rsidRDefault="00362DCC" w:rsidP="00814E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โครงการ/แผนงาน</w:t>
            </w:r>
          </w:p>
          <w:p w:rsidR="00362DCC" w:rsidRDefault="00362DCC" w:rsidP="00814E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อื่น ๆ (โปรดระบุ...)</w:t>
            </w:r>
          </w:p>
          <w:p w:rsidR="00362DCC" w:rsidRPr="0038753B" w:rsidRDefault="00362DCC" w:rsidP="00814E0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552309" w:rsidRDefault="00552309" w:rsidP="00552309">
            <w:pPr>
              <w:spacing w:line="0" w:lineRule="atLeast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7 </w:t>
            </w:r>
            <w:r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  <w:p w:rsidR="00552309" w:rsidRDefault="00552309" w:rsidP="00552309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  <w:p w:rsidR="004C0049" w:rsidRDefault="004C0049" w:rsidP="004C0049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 w:rsidR="00552309">
              <w:rPr>
                <w:rFonts w:ascii="TH SarabunIT๙" w:hAnsi="TH SarabunIT๙" w:cs="TH SarabunIT๙" w:hint="cs"/>
                <w:sz w:val="28"/>
                <w:cs/>
              </w:rPr>
              <w:t xml:space="preserve">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52309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sz w:val="28"/>
                <w:cs/>
              </w:rPr>
              <w:t>ายการ</w:t>
            </w:r>
          </w:p>
          <w:p w:rsidR="004C0049" w:rsidRPr="002C64C3" w:rsidRDefault="004C0049" w:rsidP="004C0049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944684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="00552309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4C0049" w:rsidRPr="002C64C3" w:rsidRDefault="004C0049" w:rsidP="004C0049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944684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="00552309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4C0049" w:rsidRPr="002C64C3" w:rsidRDefault="004C0049" w:rsidP="004C0049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944684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="00552309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38753B" w:rsidRPr="0038753B" w:rsidRDefault="004C0049" w:rsidP="004C0049">
            <w:pPr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944684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="00552309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รายการ</w:t>
            </w: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38753B" w:rsidRPr="0038753B" w:rsidRDefault="0038753B" w:rsidP="00D42858">
            <w:pPr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640CE0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814E09" w:rsidRDefault="00814E09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</w:p>
          <w:p w:rsidR="00814E09" w:rsidRDefault="00814E09" w:rsidP="00774638">
            <w:pPr>
              <w:spacing w:line="0" w:lineRule="atLeast"/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0657B1" w:rsidRDefault="000657B1" w:rsidP="00774638">
            <w:pPr>
              <w:spacing w:line="0" w:lineRule="atLeast"/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0657B1" w:rsidRDefault="000657B1" w:rsidP="00774638">
            <w:pPr>
              <w:spacing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74638" w:rsidRDefault="00774638" w:rsidP="00774638">
            <w:pPr>
              <w:spacing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A114D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ครบทั้ง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640CE0" w:rsidRPr="002C64C3" w:rsidRDefault="007A114D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640CE0">
              <w:rPr>
                <w:rFonts w:ascii="TH SarabunIT๙" w:hAnsi="TH SarabunIT๙" w:cs="TH SarabunIT๙"/>
                <w:sz w:val="28"/>
                <w:cs/>
              </w:rPr>
              <w:t>๕ รายการ</w:t>
            </w:r>
          </w:p>
          <w:p w:rsidR="00640CE0" w:rsidRPr="002C64C3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๔ รายการ</w:t>
            </w:r>
          </w:p>
          <w:p w:rsidR="00640CE0" w:rsidRPr="002C64C3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๓ รายการ</w:t>
            </w:r>
          </w:p>
          <w:p w:rsidR="00640CE0" w:rsidRPr="002C64C3" w:rsidRDefault="00640CE0" w:rsidP="00640CE0">
            <w:pPr>
              <w:spacing w:line="0" w:lineRule="atLeast"/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๒ รายการ</w:t>
            </w:r>
          </w:p>
          <w:p w:rsidR="00640CE0" w:rsidRPr="0038753B" w:rsidRDefault="00640CE0" w:rsidP="00640CE0">
            <w:pPr>
              <w:rPr>
                <w:rFonts w:ascii="TH SarabunIT๙" w:hAnsi="TH SarabunIT๙" w:cs="TH SarabunIT๙"/>
                <w:sz w:val="28"/>
              </w:rPr>
            </w:pPr>
            <w:r w:rsidRPr="002C64C3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C64C3">
              <w:rPr>
                <w:rFonts w:ascii="TH SarabunIT๙" w:hAnsi="TH SarabunIT๙" w:cs="TH SarabunIT๙"/>
                <w:sz w:val="28"/>
              </w:rPr>
              <w:t>=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 xml:space="preserve"> มีตัวชี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2C64C3">
              <w:rPr>
                <w:rFonts w:ascii="TH SarabunIT๙" w:hAnsi="TH SarabunIT๙" w:cs="TH SarabunIT๙"/>
                <w:sz w:val="28"/>
                <w:cs/>
              </w:rPr>
              <w:t>วัด ๑ รายการ</w:t>
            </w:r>
          </w:p>
          <w:p w:rsidR="0038753B" w:rsidRPr="0038753B" w:rsidRDefault="0038753B" w:rsidP="00D42858">
            <w:pPr>
              <w:ind w:left="567" w:hanging="56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38753B" w:rsidRPr="0038753B" w:rsidRDefault="0038753B" w:rsidP="00D4285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40CE0" w:rsidRPr="00552309" w:rsidTr="00552309">
        <w:tc>
          <w:tcPr>
            <w:tcW w:w="9356" w:type="dxa"/>
            <w:gridSpan w:val="4"/>
          </w:tcPr>
          <w:p w:rsidR="00640CE0" w:rsidRPr="00552309" w:rsidRDefault="00640CE0" w:rsidP="00D4285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40CE0" w:rsidRPr="00552309" w:rsidRDefault="00814E09" w:rsidP="00640C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23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รวมผลคะแนนการประเมิน  2</w:t>
            </w:r>
            <w:r w:rsidR="00552309" w:rsidRPr="005523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640CE0" w:rsidRPr="005523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คะแนน</w:t>
            </w:r>
          </w:p>
          <w:p w:rsidR="00640CE0" w:rsidRPr="00552309" w:rsidRDefault="00640CE0" w:rsidP="004C0049">
            <w:pPr>
              <w:spacing w:line="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640CE0" w:rsidRPr="00552309" w:rsidRDefault="00640CE0" w:rsidP="00D428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8753B" w:rsidRPr="0038753B" w:rsidRDefault="0038753B" w:rsidP="00F2786F">
      <w:pPr>
        <w:rPr>
          <w:rFonts w:ascii="TH SarabunIT๙" w:hAnsi="TH SarabunIT๙" w:cs="TH SarabunIT๙"/>
          <w:b/>
          <w:bCs/>
          <w:sz w:val="28"/>
        </w:rPr>
      </w:pPr>
    </w:p>
    <w:sectPr w:rsidR="0038753B" w:rsidRPr="0038753B" w:rsidSect="00207DD3">
      <w:pgSz w:w="11906" w:h="16838"/>
      <w:pgMar w:top="851" w:right="1276" w:bottom="1134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4C2" w:rsidRDefault="005F24C2" w:rsidP="009F7396">
      <w:r>
        <w:separator/>
      </w:r>
    </w:p>
  </w:endnote>
  <w:endnote w:type="continuationSeparator" w:id="0">
    <w:p w:rsidR="005F24C2" w:rsidRDefault="005F24C2" w:rsidP="009F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4C2" w:rsidRDefault="005F24C2" w:rsidP="009F7396">
      <w:r>
        <w:separator/>
      </w:r>
    </w:p>
  </w:footnote>
  <w:footnote w:type="continuationSeparator" w:id="0">
    <w:p w:rsidR="005F24C2" w:rsidRDefault="005F24C2" w:rsidP="009F7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18D"/>
    <w:multiLevelType w:val="hybridMultilevel"/>
    <w:tmpl w:val="D29E97D0"/>
    <w:lvl w:ilvl="0" w:tplc="035AE50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063C5B7E"/>
    <w:multiLevelType w:val="hybridMultilevel"/>
    <w:tmpl w:val="0246A8AA"/>
    <w:lvl w:ilvl="0" w:tplc="E4FAF17E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">
    <w:nsid w:val="06CC6A13"/>
    <w:multiLevelType w:val="hybridMultilevel"/>
    <w:tmpl w:val="FAE23E50"/>
    <w:lvl w:ilvl="0" w:tplc="F292705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07770375"/>
    <w:multiLevelType w:val="multilevel"/>
    <w:tmpl w:val="39A04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77" w:hanging="45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6" w:hanging="1800"/>
      </w:pPr>
      <w:rPr>
        <w:rFonts w:hint="default"/>
      </w:rPr>
    </w:lvl>
  </w:abstractNum>
  <w:abstractNum w:abstractNumId="4">
    <w:nsid w:val="08316F7F"/>
    <w:multiLevelType w:val="hybridMultilevel"/>
    <w:tmpl w:val="B2EA3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D58F1"/>
    <w:multiLevelType w:val="hybridMultilevel"/>
    <w:tmpl w:val="2B50F33E"/>
    <w:lvl w:ilvl="0" w:tplc="B2B8EE8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425D86"/>
    <w:multiLevelType w:val="hybridMultilevel"/>
    <w:tmpl w:val="2C68E35E"/>
    <w:lvl w:ilvl="0" w:tplc="276E1D0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0EA922DA"/>
    <w:multiLevelType w:val="hybridMultilevel"/>
    <w:tmpl w:val="33106EBC"/>
    <w:lvl w:ilvl="0" w:tplc="A28AF14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12602ACD"/>
    <w:multiLevelType w:val="hybridMultilevel"/>
    <w:tmpl w:val="56320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782AEF"/>
    <w:multiLevelType w:val="hybridMultilevel"/>
    <w:tmpl w:val="C4FEC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B2966"/>
    <w:multiLevelType w:val="hybridMultilevel"/>
    <w:tmpl w:val="005AF120"/>
    <w:lvl w:ilvl="0" w:tplc="062AE0B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195179B0"/>
    <w:multiLevelType w:val="hybridMultilevel"/>
    <w:tmpl w:val="341EEF0A"/>
    <w:lvl w:ilvl="0" w:tplc="8D22DA1E">
      <w:start w:val="1"/>
      <w:numFmt w:val="thaiNumbers"/>
      <w:lvlText w:val="%1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1B716D04"/>
    <w:multiLevelType w:val="hybridMultilevel"/>
    <w:tmpl w:val="72E41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9415AC"/>
    <w:multiLevelType w:val="hybridMultilevel"/>
    <w:tmpl w:val="8DF0BA32"/>
    <w:lvl w:ilvl="0" w:tplc="9742498E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54715"/>
    <w:multiLevelType w:val="hybridMultilevel"/>
    <w:tmpl w:val="04F0E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51C16"/>
    <w:multiLevelType w:val="hybridMultilevel"/>
    <w:tmpl w:val="E9F879FA"/>
    <w:lvl w:ilvl="0" w:tplc="9ABA76D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2B6F69E3"/>
    <w:multiLevelType w:val="hybridMultilevel"/>
    <w:tmpl w:val="C69C079E"/>
    <w:lvl w:ilvl="0" w:tplc="5BBE15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0F2FA5"/>
    <w:multiLevelType w:val="hybridMultilevel"/>
    <w:tmpl w:val="417C7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D31D1"/>
    <w:multiLevelType w:val="hybridMultilevel"/>
    <w:tmpl w:val="53B0F88A"/>
    <w:lvl w:ilvl="0" w:tplc="99480E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2F2B54"/>
    <w:multiLevelType w:val="hybridMultilevel"/>
    <w:tmpl w:val="B2EA3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18176A"/>
    <w:multiLevelType w:val="hybridMultilevel"/>
    <w:tmpl w:val="0032CA04"/>
    <w:lvl w:ilvl="0" w:tplc="23DE6AD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97EA8"/>
    <w:multiLevelType w:val="hybridMultilevel"/>
    <w:tmpl w:val="64267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13DBF"/>
    <w:multiLevelType w:val="hybridMultilevel"/>
    <w:tmpl w:val="C3FE7D98"/>
    <w:lvl w:ilvl="0" w:tplc="CF9C0DBE">
      <w:start w:val="1"/>
      <w:numFmt w:val="decimal"/>
      <w:lvlText w:val="%1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817F3E"/>
    <w:multiLevelType w:val="hybridMultilevel"/>
    <w:tmpl w:val="6A2CA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6D2A1E"/>
    <w:multiLevelType w:val="hybridMultilevel"/>
    <w:tmpl w:val="77FEF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F2149F"/>
    <w:multiLevelType w:val="hybridMultilevel"/>
    <w:tmpl w:val="6FBC11F8"/>
    <w:lvl w:ilvl="0" w:tplc="92D2278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6">
    <w:nsid w:val="4CC86045"/>
    <w:multiLevelType w:val="hybridMultilevel"/>
    <w:tmpl w:val="DDBC0CB8"/>
    <w:lvl w:ilvl="0" w:tplc="5ABE82C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>
    <w:nsid w:val="559B5D73"/>
    <w:multiLevelType w:val="hybridMultilevel"/>
    <w:tmpl w:val="0FD476C2"/>
    <w:lvl w:ilvl="0" w:tplc="9BF0DB98">
      <w:start w:val="1"/>
      <w:numFmt w:val="decimal"/>
      <w:lvlText w:val="%1."/>
      <w:lvlJc w:val="left"/>
      <w:pPr>
        <w:ind w:left="99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>
    <w:nsid w:val="5CF44787"/>
    <w:multiLevelType w:val="hybridMultilevel"/>
    <w:tmpl w:val="8676F036"/>
    <w:lvl w:ilvl="0" w:tplc="CB9E2316">
      <w:start w:val="1"/>
      <w:numFmt w:val="bullet"/>
      <w:lvlText w:val=""/>
      <w:lvlJc w:val="left"/>
      <w:pPr>
        <w:ind w:left="720" w:hanging="360"/>
      </w:pPr>
      <w:rPr>
        <w:rFonts w:ascii="Wingdings 2" w:eastAsia="Times New Roman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682DC3"/>
    <w:multiLevelType w:val="hybridMultilevel"/>
    <w:tmpl w:val="4A5E5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AD5C40"/>
    <w:multiLevelType w:val="hybridMultilevel"/>
    <w:tmpl w:val="FA903008"/>
    <w:lvl w:ilvl="0" w:tplc="01DCD6DA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31">
    <w:nsid w:val="6ECF4732"/>
    <w:multiLevelType w:val="hybridMultilevel"/>
    <w:tmpl w:val="F7D67FA4"/>
    <w:lvl w:ilvl="0" w:tplc="6F081BD4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2">
    <w:nsid w:val="725E5A90"/>
    <w:multiLevelType w:val="hybridMultilevel"/>
    <w:tmpl w:val="EAFE9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C6DFE"/>
    <w:multiLevelType w:val="hybridMultilevel"/>
    <w:tmpl w:val="A8788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6B19BB"/>
    <w:multiLevelType w:val="hybridMultilevel"/>
    <w:tmpl w:val="14A681FA"/>
    <w:lvl w:ilvl="0" w:tplc="5EAAFD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A97DEC"/>
    <w:multiLevelType w:val="hybridMultilevel"/>
    <w:tmpl w:val="56BA9546"/>
    <w:lvl w:ilvl="0" w:tplc="3EB8668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080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E1118E6"/>
    <w:multiLevelType w:val="hybridMultilevel"/>
    <w:tmpl w:val="1F820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507BB1"/>
    <w:multiLevelType w:val="hybridMultilevel"/>
    <w:tmpl w:val="80EE9488"/>
    <w:lvl w:ilvl="0" w:tplc="24B8EA7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9">
    <w:nsid w:val="7F971237"/>
    <w:multiLevelType w:val="hybridMultilevel"/>
    <w:tmpl w:val="F674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"/>
  </w:num>
  <w:num w:numId="4">
    <w:abstractNumId w:val="12"/>
  </w:num>
  <w:num w:numId="5">
    <w:abstractNumId w:val="37"/>
  </w:num>
  <w:num w:numId="6">
    <w:abstractNumId w:val="13"/>
  </w:num>
  <w:num w:numId="7">
    <w:abstractNumId w:val="39"/>
  </w:num>
  <w:num w:numId="8">
    <w:abstractNumId w:val="24"/>
  </w:num>
  <w:num w:numId="9">
    <w:abstractNumId w:val="23"/>
  </w:num>
  <w:num w:numId="10">
    <w:abstractNumId w:val="21"/>
  </w:num>
  <w:num w:numId="11">
    <w:abstractNumId w:val="17"/>
  </w:num>
  <w:num w:numId="12">
    <w:abstractNumId w:val="14"/>
  </w:num>
  <w:num w:numId="13">
    <w:abstractNumId w:val="27"/>
  </w:num>
  <w:num w:numId="14">
    <w:abstractNumId w:val="5"/>
  </w:num>
  <w:num w:numId="15">
    <w:abstractNumId w:val="15"/>
  </w:num>
  <w:num w:numId="16">
    <w:abstractNumId w:val="1"/>
  </w:num>
  <w:num w:numId="17">
    <w:abstractNumId w:val="0"/>
  </w:num>
  <w:num w:numId="18">
    <w:abstractNumId w:val="25"/>
  </w:num>
  <w:num w:numId="19">
    <w:abstractNumId w:val="26"/>
  </w:num>
  <w:num w:numId="20">
    <w:abstractNumId w:val="38"/>
  </w:num>
  <w:num w:numId="21">
    <w:abstractNumId w:val="31"/>
  </w:num>
  <w:num w:numId="22">
    <w:abstractNumId w:val="10"/>
  </w:num>
  <w:num w:numId="23">
    <w:abstractNumId w:val="6"/>
  </w:num>
  <w:num w:numId="24">
    <w:abstractNumId w:val="2"/>
  </w:num>
  <w:num w:numId="25">
    <w:abstractNumId w:val="35"/>
  </w:num>
  <w:num w:numId="26">
    <w:abstractNumId w:val="7"/>
  </w:num>
  <w:num w:numId="27">
    <w:abstractNumId w:val="11"/>
  </w:num>
  <w:num w:numId="28">
    <w:abstractNumId w:val="4"/>
  </w:num>
  <w:num w:numId="29">
    <w:abstractNumId w:val="18"/>
  </w:num>
  <w:num w:numId="30">
    <w:abstractNumId w:val="30"/>
  </w:num>
  <w:num w:numId="31">
    <w:abstractNumId w:val="16"/>
  </w:num>
  <w:num w:numId="32">
    <w:abstractNumId w:val="9"/>
  </w:num>
  <w:num w:numId="33">
    <w:abstractNumId w:val="33"/>
  </w:num>
  <w:num w:numId="34">
    <w:abstractNumId w:val="34"/>
  </w:num>
  <w:num w:numId="35">
    <w:abstractNumId w:val="29"/>
  </w:num>
  <w:num w:numId="36">
    <w:abstractNumId w:val="8"/>
  </w:num>
  <w:num w:numId="37">
    <w:abstractNumId w:val="20"/>
  </w:num>
  <w:num w:numId="38">
    <w:abstractNumId w:val="22"/>
  </w:num>
  <w:num w:numId="39">
    <w:abstractNumId w:val="3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D15BA"/>
    <w:rsid w:val="0000229A"/>
    <w:rsid w:val="000027AF"/>
    <w:rsid w:val="00014590"/>
    <w:rsid w:val="00024407"/>
    <w:rsid w:val="00025605"/>
    <w:rsid w:val="000256AE"/>
    <w:rsid w:val="00036227"/>
    <w:rsid w:val="00043B59"/>
    <w:rsid w:val="000478C0"/>
    <w:rsid w:val="00061651"/>
    <w:rsid w:val="00061ACB"/>
    <w:rsid w:val="000657B1"/>
    <w:rsid w:val="0006696E"/>
    <w:rsid w:val="00086A7D"/>
    <w:rsid w:val="000954B7"/>
    <w:rsid w:val="000A3202"/>
    <w:rsid w:val="000B04BD"/>
    <w:rsid w:val="000B23BC"/>
    <w:rsid w:val="000C0EB8"/>
    <w:rsid w:val="000C2DF6"/>
    <w:rsid w:val="000C4E4E"/>
    <w:rsid w:val="000D5DE4"/>
    <w:rsid w:val="000E7C4D"/>
    <w:rsid w:val="000F7322"/>
    <w:rsid w:val="001120EF"/>
    <w:rsid w:val="00114A18"/>
    <w:rsid w:val="00117233"/>
    <w:rsid w:val="00123A2F"/>
    <w:rsid w:val="001333DF"/>
    <w:rsid w:val="00134BEB"/>
    <w:rsid w:val="00146F81"/>
    <w:rsid w:val="001572C9"/>
    <w:rsid w:val="00162031"/>
    <w:rsid w:val="001707E1"/>
    <w:rsid w:val="001728B3"/>
    <w:rsid w:val="00176A94"/>
    <w:rsid w:val="001901DA"/>
    <w:rsid w:val="001902FD"/>
    <w:rsid w:val="001929F5"/>
    <w:rsid w:val="00196AB1"/>
    <w:rsid w:val="001A15E5"/>
    <w:rsid w:val="001A2826"/>
    <w:rsid w:val="001B0601"/>
    <w:rsid w:val="001B1D49"/>
    <w:rsid w:val="001B1DDE"/>
    <w:rsid w:val="001B7D38"/>
    <w:rsid w:val="001C461A"/>
    <w:rsid w:val="001C6714"/>
    <w:rsid w:val="001C7E82"/>
    <w:rsid w:val="001D2CD5"/>
    <w:rsid w:val="001D3369"/>
    <w:rsid w:val="001D4F08"/>
    <w:rsid w:val="001D58A5"/>
    <w:rsid w:val="001D6E5F"/>
    <w:rsid w:val="001E0FAD"/>
    <w:rsid w:val="002039E9"/>
    <w:rsid w:val="002044D7"/>
    <w:rsid w:val="002067D4"/>
    <w:rsid w:val="00207208"/>
    <w:rsid w:val="00207DD3"/>
    <w:rsid w:val="00220D2C"/>
    <w:rsid w:val="00222B4F"/>
    <w:rsid w:val="00222B65"/>
    <w:rsid w:val="002320D9"/>
    <w:rsid w:val="00246D3C"/>
    <w:rsid w:val="00254E7E"/>
    <w:rsid w:val="00256061"/>
    <w:rsid w:val="002570F6"/>
    <w:rsid w:val="00267CA4"/>
    <w:rsid w:val="002749A4"/>
    <w:rsid w:val="002752CB"/>
    <w:rsid w:val="00275C22"/>
    <w:rsid w:val="00276EC8"/>
    <w:rsid w:val="0028026A"/>
    <w:rsid w:val="0028248C"/>
    <w:rsid w:val="00284448"/>
    <w:rsid w:val="002854D5"/>
    <w:rsid w:val="00285B40"/>
    <w:rsid w:val="00296E26"/>
    <w:rsid w:val="002A1460"/>
    <w:rsid w:val="002B5862"/>
    <w:rsid w:val="002C08E2"/>
    <w:rsid w:val="002C1A86"/>
    <w:rsid w:val="002C3714"/>
    <w:rsid w:val="002C3DA0"/>
    <w:rsid w:val="002C47B6"/>
    <w:rsid w:val="002D79C1"/>
    <w:rsid w:val="002F2F67"/>
    <w:rsid w:val="002F37A1"/>
    <w:rsid w:val="003133FF"/>
    <w:rsid w:val="00321EAF"/>
    <w:rsid w:val="003224EF"/>
    <w:rsid w:val="00323389"/>
    <w:rsid w:val="00326AED"/>
    <w:rsid w:val="003421F9"/>
    <w:rsid w:val="0034385A"/>
    <w:rsid w:val="0034769F"/>
    <w:rsid w:val="00353150"/>
    <w:rsid w:val="00362DCC"/>
    <w:rsid w:val="0036682D"/>
    <w:rsid w:val="00385FE0"/>
    <w:rsid w:val="0038753B"/>
    <w:rsid w:val="0039550A"/>
    <w:rsid w:val="00395FD2"/>
    <w:rsid w:val="003A13DA"/>
    <w:rsid w:val="003A4141"/>
    <w:rsid w:val="003A5FE2"/>
    <w:rsid w:val="003B70CA"/>
    <w:rsid w:val="003C34ED"/>
    <w:rsid w:val="00402E16"/>
    <w:rsid w:val="00417FBE"/>
    <w:rsid w:val="00423B53"/>
    <w:rsid w:val="00425407"/>
    <w:rsid w:val="00432EAD"/>
    <w:rsid w:val="004530F0"/>
    <w:rsid w:val="00457062"/>
    <w:rsid w:val="004573E2"/>
    <w:rsid w:val="00462FD8"/>
    <w:rsid w:val="004652A3"/>
    <w:rsid w:val="00487F87"/>
    <w:rsid w:val="004A364D"/>
    <w:rsid w:val="004A497D"/>
    <w:rsid w:val="004B361E"/>
    <w:rsid w:val="004B5CFA"/>
    <w:rsid w:val="004C0049"/>
    <w:rsid w:val="004E6C13"/>
    <w:rsid w:val="004F0DF9"/>
    <w:rsid w:val="00501B05"/>
    <w:rsid w:val="00501ECB"/>
    <w:rsid w:val="0050276D"/>
    <w:rsid w:val="0050395D"/>
    <w:rsid w:val="00510E9E"/>
    <w:rsid w:val="00524808"/>
    <w:rsid w:val="00543AAD"/>
    <w:rsid w:val="00545D71"/>
    <w:rsid w:val="005469B2"/>
    <w:rsid w:val="00552261"/>
    <w:rsid w:val="00552309"/>
    <w:rsid w:val="00554B21"/>
    <w:rsid w:val="005664F7"/>
    <w:rsid w:val="00567EA9"/>
    <w:rsid w:val="00572820"/>
    <w:rsid w:val="00573394"/>
    <w:rsid w:val="00575320"/>
    <w:rsid w:val="005804EA"/>
    <w:rsid w:val="00596055"/>
    <w:rsid w:val="005B2282"/>
    <w:rsid w:val="005B46B3"/>
    <w:rsid w:val="005B54E3"/>
    <w:rsid w:val="005D4BBF"/>
    <w:rsid w:val="005E4E8D"/>
    <w:rsid w:val="005F24C2"/>
    <w:rsid w:val="00637921"/>
    <w:rsid w:val="00640CE0"/>
    <w:rsid w:val="00655FFC"/>
    <w:rsid w:val="00664B88"/>
    <w:rsid w:val="00664C9F"/>
    <w:rsid w:val="00665543"/>
    <w:rsid w:val="00667540"/>
    <w:rsid w:val="00681A01"/>
    <w:rsid w:val="006835D1"/>
    <w:rsid w:val="00685163"/>
    <w:rsid w:val="00687B3B"/>
    <w:rsid w:val="00696936"/>
    <w:rsid w:val="006A00C3"/>
    <w:rsid w:val="006A504F"/>
    <w:rsid w:val="006C142F"/>
    <w:rsid w:val="006C4671"/>
    <w:rsid w:val="006C4752"/>
    <w:rsid w:val="006D204A"/>
    <w:rsid w:val="006F40FB"/>
    <w:rsid w:val="006F75D0"/>
    <w:rsid w:val="007044F4"/>
    <w:rsid w:val="00707E51"/>
    <w:rsid w:val="00714BDF"/>
    <w:rsid w:val="00721573"/>
    <w:rsid w:val="00732E56"/>
    <w:rsid w:val="0074721B"/>
    <w:rsid w:val="0076288E"/>
    <w:rsid w:val="007667EE"/>
    <w:rsid w:val="00774638"/>
    <w:rsid w:val="00777A62"/>
    <w:rsid w:val="007A114D"/>
    <w:rsid w:val="007A2558"/>
    <w:rsid w:val="007B2DCE"/>
    <w:rsid w:val="007B3AC7"/>
    <w:rsid w:val="007B7E55"/>
    <w:rsid w:val="007C31A7"/>
    <w:rsid w:val="007E36BC"/>
    <w:rsid w:val="007F58FC"/>
    <w:rsid w:val="007F6105"/>
    <w:rsid w:val="007F7A50"/>
    <w:rsid w:val="007F7E68"/>
    <w:rsid w:val="00814E09"/>
    <w:rsid w:val="00815D8D"/>
    <w:rsid w:val="0082054B"/>
    <w:rsid w:val="0082279F"/>
    <w:rsid w:val="00830003"/>
    <w:rsid w:val="00835C31"/>
    <w:rsid w:val="00836552"/>
    <w:rsid w:val="00845BFC"/>
    <w:rsid w:val="0085615A"/>
    <w:rsid w:val="008571DF"/>
    <w:rsid w:val="00866597"/>
    <w:rsid w:val="00891DEB"/>
    <w:rsid w:val="008A2B0E"/>
    <w:rsid w:val="008A3822"/>
    <w:rsid w:val="008B47F0"/>
    <w:rsid w:val="008C4AFE"/>
    <w:rsid w:val="008E242A"/>
    <w:rsid w:val="008E52B1"/>
    <w:rsid w:val="008E5E98"/>
    <w:rsid w:val="008F14D8"/>
    <w:rsid w:val="008F3B47"/>
    <w:rsid w:val="008F62B0"/>
    <w:rsid w:val="00906612"/>
    <w:rsid w:val="00920A25"/>
    <w:rsid w:val="00931CB0"/>
    <w:rsid w:val="00940D3C"/>
    <w:rsid w:val="00944086"/>
    <w:rsid w:val="00944684"/>
    <w:rsid w:val="00947856"/>
    <w:rsid w:val="00947AA1"/>
    <w:rsid w:val="00952011"/>
    <w:rsid w:val="00963CF4"/>
    <w:rsid w:val="0097483D"/>
    <w:rsid w:val="0098294F"/>
    <w:rsid w:val="009B0830"/>
    <w:rsid w:val="009C33D2"/>
    <w:rsid w:val="009C65FE"/>
    <w:rsid w:val="009C6DA7"/>
    <w:rsid w:val="009C774F"/>
    <w:rsid w:val="009E1DE0"/>
    <w:rsid w:val="009E575B"/>
    <w:rsid w:val="009E7B22"/>
    <w:rsid w:val="009F7396"/>
    <w:rsid w:val="00A03954"/>
    <w:rsid w:val="00A12841"/>
    <w:rsid w:val="00A14649"/>
    <w:rsid w:val="00A3347F"/>
    <w:rsid w:val="00A51002"/>
    <w:rsid w:val="00A640EA"/>
    <w:rsid w:val="00A87D45"/>
    <w:rsid w:val="00AA030E"/>
    <w:rsid w:val="00AB1329"/>
    <w:rsid w:val="00AB2334"/>
    <w:rsid w:val="00AD4CEA"/>
    <w:rsid w:val="00AD78FE"/>
    <w:rsid w:val="00AE285D"/>
    <w:rsid w:val="00AE58D6"/>
    <w:rsid w:val="00B0344C"/>
    <w:rsid w:val="00B035DF"/>
    <w:rsid w:val="00B042E2"/>
    <w:rsid w:val="00B04669"/>
    <w:rsid w:val="00B21302"/>
    <w:rsid w:val="00B225FA"/>
    <w:rsid w:val="00B2752A"/>
    <w:rsid w:val="00B41466"/>
    <w:rsid w:val="00B55CBC"/>
    <w:rsid w:val="00B609D6"/>
    <w:rsid w:val="00B63E9A"/>
    <w:rsid w:val="00B64CD5"/>
    <w:rsid w:val="00B6507D"/>
    <w:rsid w:val="00B74C0E"/>
    <w:rsid w:val="00B751EB"/>
    <w:rsid w:val="00B7779A"/>
    <w:rsid w:val="00B91F5B"/>
    <w:rsid w:val="00B938E2"/>
    <w:rsid w:val="00BA6E97"/>
    <w:rsid w:val="00BB4115"/>
    <w:rsid w:val="00BB7650"/>
    <w:rsid w:val="00BC361C"/>
    <w:rsid w:val="00BC5D1E"/>
    <w:rsid w:val="00BC6746"/>
    <w:rsid w:val="00BD5226"/>
    <w:rsid w:val="00BE0913"/>
    <w:rsid w:val="00BF0C70"/>
    <w:rsid w:val="00BF3280"/>
    <w:rsid w:val="00BF3301"/>
    <w:rsid w:val="00C26290"/>
    <w:rsid w:val="00C37167"/>
    <w:rsid w:val="00C4406D"/>
    <w:rsid w:val="00C8219F"/>
    <w:rsid w:val="00C83133"/>
    <w:rsid w:val="00C9409F"/>
    <w:rsid w:val="00CA107B"/>
    <w:rsid w:val="00CB0DEA"/>
    <w:rsid w:val="00CC52B9"/>
    <w:rsid w:val="00CC7AE9"/>
    <w:rsid w:val="00CE178B"/>
    <w:rsid w:val="00CE32CF"/>
    <w:rsid w:val="00CE4152"/>
    <w:rsid w:val="00CE54AA"/>
    <w:rsid w:val="00CF176B"/>
    <w:rsid w:val="00D12375"/>
    <w:rsid w:val="00D230F9"/>
    <w:rsid w:val="00D25C0C"/>
    <w:rsid w:val="00D5204E"/>
    <w:rsid w:val="00D54312"/>
    <w:rsid w:val="00D562EA"/>
    <w:rsid w:val="00D60CDF"/>
    <w:rsid w:val="00D67581"/>
    <w:rsid w:val="00D819AB"/>
    <w:rsid w:val="00D95F74"/>
    <w:rsid w:val="00DB3CA4"/>
    <w:rsid w:val="00DB4365"/>
    <w:rsid w:val="00DB4FC7"/>
    <w:rsid w:val="00DC54D5"/>
    <w:rsid w:val="00DC7C1B"/>
    <w:rsid w:val="00DD455A"/>
    <w:rsid w:val="00DE6B45"/>
    <w:rsid w:val="00DF216F"/>
    <w:rsid w:val="00DF3C5B"/>
    <w:rsid w:val="00E0581E"/>
    <w:rsid w:val="00E21428"/>
    <w:rsid w:val="00E24799"/>
    <w:rsid w:val="00E26B17"/>
    <w:rsid w:val="00E3583B"/>
    <w:rsid w:val="00E35E51"/>
    <w:rsid w:val="00E416BB"/>
    <w:rsid w:val="00E54AB0"/>
    <w:rsid w:val="00E561F4"/>
    <w:rsid w:val="00E65E05"/>
    <w:rsid w:val="00E74E2A"/>
    <w:rsid w:val="00E74FB9"/>
    <w:rsid w:val="00E83DF9"/>
    <w:rsid w:val="00E93FA8"/>
    <w:rsid w:val="00E9436D"/>
    <w:rsid w:val="00E94A58"/>
    <w:rsid w:val="00EB31EA"/>
    <w:rsid w:val="00EC3D9F"/>
    <w:rsid w:val="00EC4576"/>
    <w:rsid w:val="00ED15BA"/>
    <w:rsid w:val="00ED5DB8"/>
    <w:rsid w:val="00F10C0C"/>
    <w:rsid w:val="00F25DAF"/>
    <w:rsid w:val="00F2786F"/>
    <w:rsid w:val="00F36B8A"/>
    <w:rsid w:val="00F42BF0"/>
    <w:rsid w:val="00F54AD2"/>
    <w:rsid w:val="00F6647C"/>
    <w:rsid w:val="00F80513"/>
    <w:rsid w:val="00FB3E8C"/>
    <w:rsid w:val="00FB41F1"/>
    <w:rsid w:val="00FB5AC1"/>
    <w:rsid w:val="00FB7EF7"/>
    <w:rsid w:val="00FC1746"/>
    <w:rsid w:val="00FC4007"/>
    <w:rsid w:val="00FD5105"/>
    <w:rsid w:val="00FE3533"/>
    <w:rsid w:val="00FE4428"/>
    <w:rsid w:val="00FF1802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746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74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C1746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2039E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F739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9F739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semiHidden/>
    <w:unhideWhenUsed/>
    <w:rsid w:val="009F739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9F7396"/>
    <w:rPr>
      <w:rFonts w:ascii="Times New Roman" w:eastAsia="Times New Roman" w:hAnsi="Times New Roman" w:cs="Angsana New"/>
      <w:sz w:val="24"/>
    </w:rPr>
  </w:style>
  <w:style w:type="table" w:styleId="aa">
    <w:name w:val="Table Grid"/>
    <w:basedOn w:val="a1"/>
    <w:uiPriority w:val="59"/>
    <w:rsid w:val="00D52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&#3618;&#3640;&#3623;&#3585;&#3634;&#3594;&#3634;&#3604;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ยุวกาชาด.dotx</Template>
  <TotalTime>167</TotalTime>
  <Pages>5</Pages>
  <Words>1342</Words>
  <Characters>7651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NFE</cp:lastModifiedBy>
  <cp:revision>41</cp:revision>
  <cp:lastPrinted>2013-07-26T08:43:00Z</cp:lastPrinted>
  <dcterms:created xsi:type="dcterms:W3CDTF">2013-04-09T02:16:00Z</dcterms:created>
  <dcterms:modified xsi:type="dcterms:W3CDTF">2013-08-09T05:19:00Z</dcterms:modified>
</cp:coreProperties>
</file>